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0054B" w14:textId="0CB51466" w:rsidR="00B41F29" w:rsidRPr="00B41F29" w:rsidRDefault="00B41F29" w:rsidP="00B41F2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B41F2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25818F0" w14:textId="77777777" w:rsidR="00B41F29" w:rsidRPr="00B41F29" w:rsidRDefault="00B41F29" w:rsidP="00B41F2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41F2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8C1916B" w14:textId="77777777" w:rsidR="00B41F29" w:rsidRPr="00B41F29" w:rsidRDefault="00B41F29" w:rsidP="00B41F2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41F2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4F494BA" w14:textId="77777777" w:rsidR="00B41F29" w:rsidRPr="00B41F29" w:rsidRDefault="00B41F29" w:rsidP="00B41F2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41F29">
        <w:rPr>
          <w:rFonts w:ascii="Corbel" w:hAnsi="Corbel"/>
          <w:i/>
          <w:sz w:val="20"/>
          <w:szCs w:val="20"/>
          <w:lang w:eastAsia="ar-SA"/>
        </w:rPr>
        <w:t>(skrajne daty</w:t>
      </w:r>
      <w:r w:rsidRPr="00B41F29">
        <w:rPr>
          <w:rFonts w:ascii="Corbel" w:hAnsi="Corbel"/>
          <w:sz w:val="20"/>
          <w:szCs w:val="20"/>
          <w:lang w:eastAsia="ar-SA"/>
        </w:rPr>
        <w:t>)</w:t>
      </w:r>
    </w:p>
    <w:p w14:paraId="15FAA221" w14:textId="77777777" w:rsidR="00B41F29" w:rsidRPr="00B41F29" w:rsidRDefault="00B41F29" w:rsidP="00B41F2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41F29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B2A7772" w14:textId="77777777" w:rsidR="00B41F29" w:rsidRPr="00B41F29" w:rsidRDefault="00B41F29" w:rsidP="00B41F2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741C99F" w14:textId="77777777" w:rsidR="0085747A" w:rsidRPr="008400C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400C5">
        <w:rPr>
          <w:rFonts w:ascii="Corbel" w:hAnsi="Corbel"/>
          <w:szCs w:val="24"/>
        </w:rPr>
        <w:t xml:space="preserve">1. </w:t>
      </w:r>
      <w:r w:rsidR="0085747A" w:rsidRPr="008400C5">
        <w:rPr>
          <w:rFonts w:ascii="Corbel" w:hAnsi="Corbel"/>
          <w:szCs w:val="24"/>
        </w:rPr>
        <w:t xml:space="preserve">Podstawowe </w:t>
      </w:r>
      <w:r w:rsidR="00445970" w:rsidRPr="008400C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400C5" w14:paraId="513BC8CE" w14:textId="77777777" w:rsidTr="655838F6">
        <w:tc>
          <w:tcPr>
            <w:tcW w:w="2694" w:type="dxa"/>
            <w:vAlign w:val="center"/>
          </w:tcPr>
          <w:p w14:paraId="61E0D42B" w14:textId="77777777" w:rsidR="0085747A" w:rsidRPr="008400C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3855AF" w14:textId="77777777" w:rsidR="0085747A" w:rsidRPr="007C4EA5" w:rsidRDefault="002440F8" w:rsidP="655838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55838F6">
              <w:rPr>
                <w:rFonts w:ascii="Corbel" w:hAnsi="Corbel"/>
                <w:b w:val="0"/>
                <w:sz w:val="24"/>
                <w:szCs w:val="24"/>
              </w:rPr>
              <w:t>Wybrane problemy administracji świadczącej</w:t>
            </w:r>
          </w:p>
        </w:tc>
      </w:tr>
      <w:tr w:rsidR="0085747A" w:rsidRPr="008400C5" w14:paraId="2F2B7BBD" w14:textId="77777777" w:rsidTr="655838F6">
        <w:tc>
          <w:tcPr>
            <w:tcW w:w="2694" w:type="dxa"/>
            <w:vAlign w:val="center"/>
          </w:tcPr>
          <w:p w14:paraId="7D936372" w14:textId="77777777" w:rsidR="0085747A" w:rsidRPr="008400C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400C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A5AF9BD" w14:textId="77777777" w:rsidR="0085747A" w:rsidRPr="008400C5" w:rsidRDefault="00A079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A2SO16</w:t>
            </w:r>
          </w:p>
        </w:tc>
      </w:tr>
      <w:tr w:rsidR="0085747A" w:rsidRPr="008400C5" w14:paraId="76757CE7" w14:textId="77777777" w:rsidTr="655838F6">
        <w:tc>
          <w:tcPr>
            <w:tcW w:w="2694" w:type="dxa"/>
            <w:vAlign w:val="center"/>
          </w:tcPr>
          <w:p w14:paraId="3236BE5A" w14:textId="77777777" w:rsidR="0085747A" w:rsidRPr="008400C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400C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931617A" w14:textId="4DDF1C14" w:rsidR="0085747A" w:rsidRPr="008400C5" w:rsidRDefault="00687D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8400C5" w14:paraId="50F65FC5" w14:textId="77777777" w:rsidTr="655838F6">
        <w:tc>
          <w:tcPr>
            <w:tcW w:w="2694" w:type="dxa"/>
            <w:vAlign w:val="center"/>
          </w:tcPr>
          <w:p w14:paraId="1445A63A" w14:textId="77777777" w:rsidR="0085747A" w:rsidRPr="00840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06BFBC" w14:textId="56C07495" w:rsidR="0085747A" w:rsidRPr="008400C5" w:rsidRDefault="00CD6A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9F7F6B" w:rsidRPr="008400C5">
              <w:rPr>
                <w:rFonts w:ascii="Corbel" w:hAnsi="Corbel"/>
                <w:b w:val="0"/>
                <w:sz w:val="24"/>
                <w:szCs w:val="24"/>
              </w:rPr>
              <w:t>Zakład Nauki</w:t>
            </w:r>
            <w:r w:rsidR="00F878CF" w:rsidRPr="008400C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F7F6B" w:rsidRPr="008400C5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="0085747A" w:rsidRPr="008400C5" w14:paraId="1CB677F1" w14:textId="77777777" w:rsidTr="655838F6">
        <w:tc>
          <w:tcPr>
            <w:tcW w:w="2694" w:type="dxa"/>
            <w:vAlign w:val="center"/>
          </w:tcPr>
          <w:p w14:paraId="16C4E58E" w14:textId="77777777" w:rsidR="0085747A" w:rsidRPr="00840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A73C06" w14:textId="77777777" w:rsidR="0085747A" w:rsidRPr="008400C5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8400C5" w14:paraId="335CE95C" w14:textId="77777777" w:rsidTr="655838F6">
        <w:tc>
          <w:tcPr>
            <w:tcW w:w="2694" w:type="dxa"/>
            <w:vAlign w:val="center"/>
          </w:tcPr>
          <w:p w14:paraId="1F241026" w14:textId="77777777" w:rsidR="0085747A" w:rsidRPr="008400C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8C531A" w14:textId="77777777" w:rsidR="0085747A" w:rsidRPr="008400C5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 w:rsidRPr="008400C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8400C5" w14:paraId="2C4A9B57" w14:textId="77777777" w:rsidTr="655838F6">
        <w:tc>
          <w:tcPr>
            <w:tcW w:w="2694" w:type="dxa"/>
            <w:vAlign w:val="center"/>
          </w:tcPr>
          <w:p w14:paraId="0E712AE4" w14:textId="77777777" w:rsidR="0085747A" w:rsidRPr="00840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8736B6" w14:textId="6E211A62" w:rsidR="0085747A" w:rsidRPr="008400C5" w:rsidRDefault="00CD6A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 w:rsidRPr="008400C5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8400C5" w14:paraId="31409BB5" w14:textId="77777777" w:rsidTr="655838F6">
        <w:tc>
          <w:tcPr>
            <w:tcW w:w="2694" w:type="dxa"/>
            <w:vAlign w:val="center"/>
          </w:tcPr>
          <w:p w14:paraId="45362D6D" w14:textId="77777777" w:rsidR="0085747A" w:rsidRPr="00840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7979C0" w14:textId="77777777" w:rsidR="0085747A" w:rsidRPr="008400C5" w:rsidRDefault="00F61A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C0FFC" w:rsidRPr="008400C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 w:rsidRPr="008400C5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8400C5" w14:paraId="064CDDD1" w14:textId="77777777" w:rsidTr="655838F6">
        <w:tc>
          <w:tcPr>
            <w:tcW w:w="2694" w:type="dxa"/>
            <w:vAlign w:val="center"/>
          </w:tcPr>
          <w:p w14:paraId="16A24A3F" w14:textId="77777777" w:rsidR="0085747A" w:rsidRPr="00840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400C5">
              <w:rPr>
                <w:rFonts w:ascii="Corbel" w:hAnsi="Corbel"/>
                <w:sz w:val="24"/>
                <w:szCs w:val="24"/>
              </w:rPr>
              <w:t>/y</w:t>
            </w:r>
            <w:r w:rsidRPr="008400C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B06FE0B" w14:textId="1EDD08FC" w:rsidR="0085747A" w:rsidRPr="008400C5" w:rsidRDefault="0054480D" w:rsidP="655838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55838F6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56B78" w:rsidRPr="655838F6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Pr="655838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56B78" w:rsidRPr="655838F6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Pr="655838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C4EA5" w:rsidRPr="655838F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8400C5" w14:paraId="1548F38F" w14:textId="77777777" w:rsidTr="655838F6">
        <w:tc>
          <w:tcPr>
            <w:tcW w:w="2694" w:type="dxa"/>
            <w:vAlign w:val="center"/>
          </w:tcPr>
          <w:p w14:paraId="4DE64B1B" w14:textId="77777777" w:rsidR="0085747A" w:rsidRPr="00840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DC1CC8" w14:textId="5425E97D" w:rsidR="0085747A" w:rsidRPr="008400C5" w:rsidRDefault="006D56A9" w:rsidP="655838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55838F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8400C5" w14:paraId="1C94AE7B" w14:textId="77777777" w:rsidTr="655838F6">
        <w:tc>
          <w:tcPr>
            <w:tcW w:w="2694" w:type="dxa"/>
            <w:vAlign w:val="center"/>
          </w:tcPr>
          <w:p w14:paraId="2AB472B1" w14:textId="77777777" w:rsidR="00923D7D" w:rsidRPr="008400C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A0BD8D" w14:textId="77777777" w:rsidR="00923D7D" w:rsidRPr="008400C5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 w:rsidRPr="008400C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81ABD" w:rsidRPr="008400C5" w14:paraId="48E07C19" w14:textId="77777777" w:rsidTr="655838F6">
        <w:tc>
          <w:tcPr>
            <w:tcW w:w="2694" w:type="dxa"/>
            <w:vAlign w:val="center"/>
          </w:tcPr>
          <w:p w14:paraId="0EF65983" w14:textId="77777777" w:rsidR="00881ABD" w:rsidRPr="008400C5" w:rsidRDefault="00881ABD" w:rsidP="00881A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BD4AC3E" w14:textId="77777777" w:rsidR="00881ABD" w:rsidRPr="008400C5" w:rsidRDefault="00BD73BB" w:rsidP="00881A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dr hab. Agata Barczewska – Dziobek, prof. UR</w:t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81ABD" w:rsidRPr="008400C5" w14:paraId="0C386348" w14:textId="77777777" w:rsidTr="655838F6">
        <w:tc>
          <w:tcPr>
            <w:tcW w:w="2694" w:type="dxa"/>
            <w:vAlign w:val="center"/>
          </w:tcPr>
          <w:p w14:paraId="6705A00C" w14:textId="77777777" w:rsidR="00881ABD" w:rsidRPr="008400C5" w:rsidRDefault="00881ABD" w:rsidP="00881A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D9EBD0" w14:textId="3311E094" w:rsidR="00881ABD" w:rsidRPr="008400C5" w:rsidRDefault="00FA0908" w:rsidP="00881A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BD73BB" w:rsidRPr="008400C5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Izabela Bentkowska-Furman </w:t>
            </w:r>
            <w:r w:rsidR="00BD73BB" w:rsidRPr="008400C5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="00BD73BB" w:rsidRPr="008400C5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w14:paraId="6A457707" w14:textId="14F590B8" w:rsidR="0085747A" w:rsidRPr="008400C5" w:rsidRDefault="0085747A" w:rsidP="655838F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55838F6">
        <w:rPr>
          <w:rFonts w:ascii="Corbel" w:hAnsi="Corbel"/>
          <w:sz w:val="24"/>
          <w:szCs w:val="24"/>
        </w:rPr>
        <w:t xml:space="preserve">* </w:t>
      </w:r>
      <w:r w:rsidRPr="655838F6">
        <w:rPr>
          <w:rFonts w:ascii="Corbel" w:hAnsi="Corbel"/>
          <w:i/>
          <w:iCs/>
          <w:sz w:val="24"/>
          <w:szCs w:val="24"/>
        </w:rPr>
        <w:t>-</w:t>
      </w:r>
      <w:r w:rsidR="00B90885" w:rsidRPr="655838F6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55838F6">
        <w:rPr>
          <w:rFonts w:ascii="Corbel" w:hAnsi="Corbel"/>
          <w:b w:val="0"/>
          <w:sz w:val="24"/>
          <w:szCs w:val="24"/>
        </w:rPr>
        <w:t>e,</w:t>
      </w:r>
      <w:r w:rsidR="741A5F0F" w:rsidRPr="655838F6">
        <w:rPr>
          <w:rFonts w:ascii="Corbel" w:hAnsi="Corbel"/>
          <w:b w:val="0"/>
          <w:sz w:val="24"/>
          <w:szCs w:val="24"/>
        </w:rPr>
        <w:t xml:space="preserve"> </w:t>
      </w:r>
      <w:r w:rsidRPr="655838F6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55838F6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523F693" w14:textId="77777777" w:rsidR="0085747A" w:rsidRPr="008400C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400C5">
        <w:rPr>
          <w:rFonts w:ascii="Corbel" w:hAnsi="Corbel"/>
          <w:sz w:val="24"/>
          <w:szCs w:val="24"/>
        </w:rPr>
        <w:t>1.</w:t>
      </w:r>
      <w:r w:rsidR="00E22FBC" w:rsidRPr="008400C5">
        <w:rPr>
          <w:rFonts w:ascii="Corbel" w:hAnsi="Corbel"/>
          <w:sz w:val="24"/>
          <w:szCs w:val="24"/>
        </w:rPr>
        <w:t>1</w:t>
      </w:r>
      <w:r w:rsidRPr="008400C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B71941" w14:textId="77777777" w:rsidR="00923D7D" w:rsidRPr="008400C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8400C5" w14:paraId="6B12F883" w14:textId="77777777" w:rsidTr="655838F6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A0C4" w14:textId="77777777" w:rsidR="00015B8F" w:rsidRPr="00840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Semestr</w:t>
            </w:r>
          </w:p>
          <w:p w14:paraId="363443FD" w14:textId="77777777" w:rsidR="00015B8F" w:rsidRPr="008400C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(</w:t>
            </w:r>
            <w:r w:rsidR="00363F78" w:rsidRPr="008400C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1103" w14:textId="77777777" w:rsidR="00015B8F" w:rsidRPr="008400C5" w:rsidRDefault="365FB6ED" w:rsidP="655838F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55838F6">
              <w:rPr>
                <w:rFonts w:ascii="Corbel" w:hAnsi="Corbel"/>
              </w:rPr>
              <w:t>Wykł</w:t>
            </w:r>
            <w:proofErr w:type="spellEnd"/>
            <w:r w:rsidRPr="655838F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5A3C" w14:textId="77777777" w:rsidR="00015B8F" w:rsidRPr="00840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87D7" w14:textId="77777777" w:rsidR="00015B8F" w:rsidRPr="008400C5" w:rsidRDefault="365FB6ED" w:rsidP="655838F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55838F6">
              <w:rPr>
                <w:rFonts w:ascii="Corbel" w:hAnsi="Corbel"/>
              </w:rPr>
              <w:t>Konw</w:t>
            </w:r>
            <w:proofErr w:type="spellEnd"/>
            <w:r w:rsidRPr="655838F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06FD" w14:textId="77777777" w:rsidR="00015B8F" w:rsidRPr="00840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077A" w14:textId="77777777" w:rsidR="00015B8F" w:rsidRPr="008400C5" w:rsidRDefault="365FB6ED" w:rsidP="655838F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55838F6">
              <w:rPr>
                <w:rFonts w:ascii="Corbel" w:hAnsi="Corbel"/>
              </w:rPr>
              <w:t>Sem</w:t>
            </w:r>
            <w:proofErr w:type="spellEnd"/>
            <w:r w:rsidRPr="655838F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BEEA" w14:textId="77777777" w:rsidR="00015B8F" w:rsidRPr="00840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10EA" w14:textId="77777777" w:rsidR="00015B8F" w:rsidRPr="008400C5" w:rsidRDefault="365FB6ED" w:rsidP="655838F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55838F6">
              <w:rPr>
                <w:rFonts w:ascii="Corbel" w:hAnsi="Corbel"/>
              </w:rPr>
              <w:t>Prakt</w:t>
            </w:r>
            <w:proofErr w:type="spellEnd"/>
            <w:r w:rsidRPr="655838F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CF3A" w14:textId="77777777" w:rsidR="00015B8F" w:rsidRPr="00840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C553" w14:textId="77777777" w:rsidR="00015B8F" w:rsidRPr="00840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400C5">
              <w:rPr>
                <w:rFonts w:ascii="Corbel" w:hAnsi="Corbel"/>
                <w:b/>
                <w:szCs w:val="24"/>
              </w:rPr>
              <w:t>Liczba pkt</w:t>
            </w:r>
            <w:r w:rsidR="00B90885" w:rsidRPr="008400C5">
              <w:rPr>
                <w:rFonts w:ascii="Corbel" w:hAnsi="Corbel"/>
                <w:b/>
                <w:szCs w:val="24"/>
              </w:rPr>
              <w:t>.</w:t>
            </w:r>
            <w:r w:rsidRPr="008400C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400C5" w14:paraId="733EC66F" w14:textId="77777777" w:rsidTr="655838F6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A111" w14:textId="77777777" w:rsidR="00015B8F" w:rsidRPr="008400C5" w:rsidRDefault="00881ABD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55838F6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DD2B" w14:textId="77777777" w:rsidR="00015B8F" w:rsidRPr="008400C5" w:rsidRDefault="00015B8F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AC37" w14:textId="77777777" w:rsidR="00015B8F" w:rsidRPr="008400C5" w:rsidRDefault="00015B8F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7B8A" w14:textId="77777777" w:rsidR="00015B8F" w:rsidRPr="008400C5" w:rsidRDefault="61C86F6E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55838F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5ADD" w14:textId="77777777" w:rsidR="00015B8F" w:rsidRPr="008400C5" w:rsidRDefault="00015B8F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A255" w14:textId="77777777" w:rsidR="00015B8F" w:rsidRPr="008400C5" w:rsidRDefault="00015B8F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6CBF" w14:textId="77777777" w:rsidR="00015B8F" w:rsidRPr="008400C5" w:rsidRDefault="00015B8F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BB5F" w14:textId="77777777" w:rsidR="00015B8F" w:rsidRPr="008400C5" w:rsidRDefault="00015B8F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F922" w14:textId="77777777" w:rsidR="00015B8F" w:rsidRPr="008400C5" w:rsidRDefault="00015B8F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9472" w14:textId="77777777" w:rsidR="00015B8F" w:rsidRPr="008400C5" w:rsidRDefault="7013151B" w:rsidP="65583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55838F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4F752D" w14:textId="77777777" w:rsidR="00923D7D" w:rsidRPr="008400C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95A7785" w14:textId="77777777" w:rsidR="0085747A" w:rsidRPr="008400C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>1.</w:t>
      </w:r>
      <w:r w:rsidR="00E22FBC" w:rsidRPr="008400C5">
        <w:rPr>
          <w:rFonts w:ascii="Corbel" w:hAnsi="Corbel"/>
          <w:smallCaps w:val="0"/>
          <w:szCs w:val="24"/>
        </w:rPr>
        <w:t>2</w:t>
      </w:r>
      <w:r w:rsidR="00F83B28" w:rsidRPr="008400C5">
        <w:rPr>
          <w:rFonts w:ascii="Corbel" w:hAnsi="Corbel"/>
          <w:smallCaps w:val="0"/>
          <w:szCs w:val="24"/>
        </w:rPr>
        <w:t>.</w:t>
      </w:r>
      <w:r w:rsidR="00F83B28" w:rsidRPr="008400C5">
        <w:rPr>
          <w:rFonts w:ascii="Corbel" w:hAnsi="Corbel"/>
          <w:smallCaps w:val="0"/>
          <w:szCs w:val="24"/>
        </w:rPr>
        <w:tab/>
      </w:r>
      <w:r w:rsidRPr="008400C5">
        <w:rPr>
          <w:rFonts w:ascii="Corbel" w:hAnsi="Corbel"/>
          <w:smallCaps w:val="0"/>
          <w:szCs w:val="24"/>
        </w:rPr>
        <w:t xml:space="preserve">Sposób realizacji zajęć  </w:t>
      </w:r>
    </w:p>
    <w:p w14:paraId="0EA80003" w14:textId="74D9455A" w:rsidR="0085747A" w:rsidRPr="008400C5" w:rsidRDefault="3BE0C447" w:rsidP="655838F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u w:val="single"/>
        </w:rPr>
      </w:pPr>
      <w:r w:rsidRPr="655838F6">
        <w:rPr>
          <w:rFonts w:ascii="Corbel" w:eastAsia="MS Gothic" w:hAnsi="Corbel" w:cs="MS Gothic"/>
          <w:b w:val="0"/>
          <w:u w:val="single"/>
        </w:rPr>
        <w:t xml:space="preserve"> </w:t>
      </w:r>
      <w:r w:rsidR="00F878CF" w:rsidRPr="655838F6">
        <w:rPr>
          <w:rFonts w:ascii="Corbel" w:eastAsia="MS Gothic" w:hAnsi="Corbel" w:cs="MS Gothic"/>
          <w:b w:val="0"/>
          <w:u w:val="single"/>
        </w:rPr>
        <w:t xml:space="preserve">x </w:t>
      </w:r>
      <w:r w:rsidR="0085747A" w:rsidRPr="655838F6">
        <w:rPr>
          <w:rFonts w:ascii="Corbel" w:hAnsi="Corbel"/>
          <w:b w:val="0"/>
          <w:smallCaps w:val="0"/>
          <w:u w:val="single"/>
        </w:rPr>
        <w:t xml:space="preserve">zajęcia w formie tradycyjnej </w:t>
      </w:r>
    </w:p>
    <w:p w14:paraId="5E152CA2" w14:textId="77777777" w:rsidR="0085747A" w:rsidRPr="008400C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400C5">
        <w:rPr>
          <w:rFonts w:ascii="Corbel" w:eastAsia="MS Gothic" w:hAnsi="MS Gothic" w:cs="MS Gothic"/>
          <w:b w:val="0"/>
          <w:szCs w:val="24"/>
        </w:rPr>
        <w:t>☐</w:t>
      </w:r>
      <w:r w:rsidRPr="008400C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5E2FDF" w14:textId="77777777" w:rsidR="0085747A" w:rsidRPr="008400C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5F62DD" w14:textId="63C1F9D9" w:rsidR="00E22FBC" w:rsidRPr="008400C5" w:rsidRDefault="00E22FBC" w:rsidP="655838F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55838F6">
        <w:rPr>
          <w:rFonts w:ascii="Corbel" w:hAnsi="Corbel"/>
          <w:smallCaps w:val="0"/>
        </w:rPr>
        <w:t xml:space="preserve">1.3 </w:t>
      </w:r>
      <w:r>
        <w:tab/>
      </w:r>
      <w:r w:rsidRPr="655838F6">
        <w:rPr>
          <w:rFonts w:ascii="Corbel" w:hAnsi="Corbel"/>
          <w:smallCaps w:val="0"/>
        </w:rPr>
        <w:t>For</w:t>
      </w:r>
      <w:r w:rsidR="00445970" w:rsidRPr="655838F6">
        <w:rPr>
          <w:rFonts w:ascii="Corbel" w:hAnsi="Corbel"/>
          <w:smallCaps w:val="0"/>
        </w:rPr>
        <w:t xml:space="preserve">ma zaliczenia przedmiotu </w:t>
      </w:r>
      <w:r w:rsidRPr="655838F6">
        <w:rPr>
          <w:rFonts w:ascii="Corbel" w:hAnsi="Corbel"/>
          <w:smallCaps w:val="0"/>
        </w:rPr>
        <w:t xml:space="preserve">(z toku) </w:t>
      </w:r>
      <w:r w:rsidRPr="655838F6">
        <w:rPr>
          <w:rFonts w:ascii="Corbel" w:hAnsi="Corbel"/>
          <w:b w:val="0"/>
          <w:smallCaps w:val="0"/>
        </w:rPr>
        <w:t>(egzamin, zaliczenie z oceną, zaliczenie bez oceny)</w:t>
      </w:r>
    </w:p>
    <w:p w14:paraId="78639132" w14:textId="58E05D44" w:rsidR="655838F6" w:rsidRDefault="655838F6" w:rsidP="655838F6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360A501" w14:textId="77777777" w:rsidR="00071105" w:rsidRPr="008400C5" w:rsidRDefault="008400C5" w:rsidP="0007110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C2018D" w:rsidRPr="008400C5">
        <w:rPr>
          <w:rFonts w:ascii="Corbel" w:hAnsi="Corbel"/>
          <w:b w:val="0"/>
          <w:smallCaps w:val="0"/>
          <w:szCs w:val="24"/>
        </w:rPr>
        <w:t>aliczenie z oceną</w:t>
      </w:r>
    </w:p>
    <w:p w14:paraId="3DA706B5" w14:textId="77777777" w:rsidR="00E960BB" w:rsidRPr="008400C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B92472" w14:textId="77777777" w:rsidR="00E960BB" w:rsidRPr="008400C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55838F6">
        <w:rPr>
          <w:rFonts w:ascii="Corbel" w:hAnsi="Corbel"/>
        </w:rPr>
        <w:t xml:space="preserve">2.Wymagania wstępne </w:t>
      </w:r>
    </w:p>
    <w:p w14:paraId="33A6640C" w14:textId="267B9E9E" w:rsidR="655838F6" w:rsidRDefault="655838F6" w:rsidP="655838F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400C5" w14:paraId="674A7BCF" w14:textId="77777777" w:rsidTr="00745302">
        <w:tc>
          <w:tcPr>
            <w:tcW w:w="9670" w:type="dxa"/>
          </w:tcPr>
          <w:p w14:paraId="18B80953" w14:textId="77777777" w:rsidR="0085747A" w:rsidRPr="008400C5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="00300D20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jej </w:t>
            </w:r>
            <w:r w:rsidR="00A41756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głównych sfer </w:t>
            </w:r>
            <w:r w:rsidR="007762DF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</w:t>
            </w:r>
            <w:r w:rsidR="00A41756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F7C990E" w14:textId="77777777" w:rsidR="00153C41" w:rsidRPr="008400C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08744B" w14:textId="0EA1A375" w:rsidR="0085747A" w:rsidRPr="008400C5" w:rsidRDefault="009407EB" w:rsidP="655838F6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655838F6">
        <w:rPr>
          <w:rFonts w:ascii="Corbel" w:hAnsi="Corbel"/>
        </w:rPr>
        <w:lastRenderedPageBreak/>
        <w:t>3.</w:t>
      </w:r>
      <w:r w:rsidR="00A84C85" w:rsidRPr="655838F6">
        <w:rPr>
          <w:rFonts w:ascii="Corbel" w:hAnsi="Corbel"/>
        </w:rPr>
        <w:t>cele, efekty uczenia się</w:t>
      </w:r>
      <w:r w:rsidR="0085747A" w:rsidRPr="655838F6">
        <w:rPr>
          <w:rFonts w:ascii="Corbel" w:hAnsi="Corbel"/>
        </w:rPr>
        <w:t>, treści Programowe i stosowane metody Dydaktyczne</w:t>
      </w:r>
    </w:p>
    <w:p w14:paraId="116242A8" w14:textId="77777777" w:rsidR="0085747A" w:rsidRPr="008400C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A3DF9B" w14:textId="77777777" w:rsidR="0085747A" w:rsidRPr="008400C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400C5">
        <w:rPr>
          <w:rFonts w:ascii="Corbel" w:hAnsi="Corbel"/>
          <w:sz w:val="24"/>
          <w:szCs w:val="24"/>
        </w:rPr>
        <w:t xml:space="preserve">3.1 </w:t>
      </w:r>
      <w:r w:rsidR="00C05F44" w:rsidRPr="008400C5">
        <w:rPr>
          <w:rFonts w:ascii="Corbel" w:hAnsi="Corbel"/>
          <w:sz w:val="24"/>
          <w:szCs w:val="24"/>
        </w:rPr>
        <w:t>Cele przedmiotu</w:t>
      </w:r>
    </w:p>
    <w:p w14:paraId="06C5F61C" w14:textId="77777777" w:rsidR="00F83B28" w:rsidRPr="008400C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0156D" w:rsidRPr="008400C5" w14:paraId="69B6721B" w14:textId="77777777" w:rsidTr="0010156D">
        <w:tc>
          <w:tcPr>
            <w:tcW w:w="845" w:type="dxa"/>
            <w:vAlign w:val="center"/>
          </w:tcPr>
          <w:p w14:paraId="737F3782" w14:textId="77777777" w:rsidR="0010156D" w:rsidRPr="008400C5" w:rsidRDefault="0010156D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281696D" w14:textId="77777777" w:rsidR="0010156D" w:rsidRPr="008400C5" w:rsidRDefault="0010156D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Celem przedmiotu jest zapoznanie studenta z podstawowymi sferami działalności administracji publicznej, w tym w szczególności administracji świadczącej.</w:t>
            </w:r>
          </w:p>
        </w:tc>
      </w:tr>
      <w:tr w:rsidR="0010156D" w:rsidRPr="008400C5" w14:paraId="3956DBF9" w14:textId="77777777" w:rsidTr="0010156D">
        <w:tc>
          <w:tcPr>
            <w:tcW w:w="845" w:type="dxa"/>
            <w:vAlign w:val="center"/>
          </w:tcPr>
          <w:p w14:paraId="17446B39" w14:textId="77777777" w:rsidR="0010156D" w:rsidRPr="008400C5" w:rsidRDefault="0010156D" w:rsidP="00EA477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6D23563" w14:textId="77777777" w:rsidR="0010156D" w:rsidRPr="008400C5" w:rsidRDefault="0010156D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400C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Celem przedmiotu jest również zdobycie przez studenta umiejętności i poznanie mechanizmów oraz instytucji w obszarze administracji świadczącej.</w:t>
            </w:r>
          </w:p>
        </w:tc>
      </w:tr>
    </w:tbl>
    <w:p w14:paraId="0947E873" w14:textId="77777777" w:rsidR="0085747A" w:rsidRPr="00840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AD438B" w14:textId="77777777" w:rsidR="001D7B54" w:rsidRPr="008400C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400C5">
        <w:rPr>
          <w:rFonts w:ascii="Corbel" w:hAnsi="Corbel"/>
          <w:b/>
          <w:sz w:val="24"/>
          <w:szCs w:val="24"/>
        </w:rPr>
        <w:t xml:space="preserve">3.2 </w:t>
      </w:r>
      <w:r w:rsidR="001D7B54" w:rsidRPr="008400C5">
        <w:rPr>
          <w:rFonts w:ascii="Corbel" w:hAnsi="Corbel"/>
          <w:b/>
          <w:sz w:val="24"/>
          <w:szCs w:val="24"/>
        </w:rPr>
        <w:t xml:space="preserve">Efekty </w:t>
      </w:r>
      <w:r w:rsidR="00C05F44" w:rsidRPr="008400C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400C5">
        <w:rPr>
          <w:rFonts w:ascii="Corbel" w:hAnsi="Corbel"/>
          <w:b/>
          <w:sz w:val="24"/>
          <w:szCs w:val="24"/>
        </w:rPr>
        <w:t>dla przedmiotu</w:t>
      </w:r>
    </w:p>
    <w:p w14:paraId="6004F513" w14:textId="77777777" w:rsidR="001D7B54" w:rsidRPr="008400C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8400C5" w14:paraId="50FCB4D6" w14:textId="77777777" w:rsidTr="655838F6">
        <w:tc>
          <w:tcPr>
            <w:tcW w:w="1679" w:type="dxa"/>
            <w:vAlign w:val="center"/>
          </w:tcPr>
          <w:p w14:paraId="393AC1FA" w14:textId="77777777" w:rsidR="0085747A" w:rsidRPr="008400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400C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400C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1E307920" w14:textId="77777777" w:rsidR="0085747A" w:rsidRPr="008400C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4A38A48" w14:textId="77777777" w:rsidR="0085747A" w:rsidRPr="008400C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400C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649B" w:rsidRPr="008400C5" w14:paraId="31406CEF" w14:textId="77777777" w:rsidTr="655838F6">
        <w:tc>
          <w:tcPr>
            <w:tcW w:w="1679" w:type="dxa"/>
          </w:tcPr>
          <w:p w14:paraId="09B256EE" w14:textId="77777777" w:rsidR="00A0649B" w:rsidRPr="008400C5" w:rsidRDefault="00A0649B" w:rsidP="00A064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19BD8C21" w14:textId="77777777" w:rsidR="00A0649B" w:rsidRPr="008400C5" w:rsidRDefault="00A0649B" w:rsidP="00A0649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17B59326" w14:textId="77777777" w:rsidR="00C70C0C" w:rsidRPr="008400C5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C70C0C" w:rsidRPr="008400C5">
              <w:rPr>
                <w:rFonts w:ascii="Corbel" w:hAnsi="Corbel"/>
                <w:b w:val="0"/>
                <w:smallCaps w:val="0"/>
                <w:szCs w:val="24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2BDAE562" w14:textId="77777777" w:rsidR="00A0649B" w:rsidRPr="008400C5" w:rsidRDefault="00C70C0C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polityczne oraz socjologiczne;</w:t>
            </w:r>
          </w:p>
        </w:tc>
        <w:tc>
          <w:tcPr>
            <w:tcW w:w="1865" w:type="dxa"/>
            <w:vAlign w:val="center"/>
          </w:tcPr>
          <w:p w14:paraId="079EAC82" w14:textId="77777777" w:rsidR="00A0649B" w:rsidRPr="008400C5" w:rsidRDefault="00C70C0C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6D4CAAC6" w14:textId="77777777" w:rsidR="007478CE" w:rsidRPr="008400C5" w:rsidRDefault="007478CE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649B" w:rsidRPr="008400C5" w14:paraId="443B8B59" w14:textId="77777777" w:rsidTr="655838F6">
        <w:tc>
          <w:tcPr>
            <w:tcW w:w="1679" w:type="dxa"/>
          </w:tcPr>
          <w:p w14:paraId="0F9FE22C" w14:textId="77777777" w:rsidR="00A0649B" w:rsidRPr="008400C5" w:rsidRDefault="00A0649B" w:rsidP="00A0649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03B46131" w14:textId="77777777" w:rsidR="00B43051" w:rsidRPr="008400C5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B43051" w:rsidRPr="008400C5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3A0158E9" w14:textId="77777777" w:rsidR="00A0649B" w:rsidRPr="008400C5" w:rsidRDefault="00B43051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  <w:vAlign w:val="center"/>
          </w:tcPr>
          <w:p w14:paraId="60BCC0C1" w14:textId="77777777" w:rsidR="00A0649B" w:rsidRPr="008400C5" w:rsidRDefault="00B43051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016C6" w:rsidRPr="008400C5" w14:paraId="58164810" w14:textId="77777777" w:rsidTr="655838F6">
        <w:tc>
          <w:tcPr>
            <w:tcW w:w="1679" w:type="dxa"/>
          </w:tcPr>
          <w:p w14:paraId="3B5DAA00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134FA595" w14:textId="77777777" w:rsidR="00B016C6" w:rsidRPr="008400C5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14:paraId="719007F6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3D8E6978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70F93D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016C6" w:rsidRPr="008400C5" w14:paraId="1CEB2344" w14:textId="77777777" w:rsidTr="655838F6">
        <w:tc>
          <w:tcPr>
            <w:tcW w:w="1679" w:type="dxa"/>
          </w:tcPr>
          <w:p w14:paraId="69D782C6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0BC0D487" w14:textId="77777777" w:rsidR="00B016C6" w:rsidRPr="008400C5" w:rsidRDefault="00F878CF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proofErr w:type="spellStart"/>
            <w:r w:rsidRPr="008400C5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otrafi</w:t>
            </w:r>
            <w:proofErr w:type="spellEnd"/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14:paraId="7FA5F669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016C6" w:rsidRPr="008400C5" w14:paraId="3EDB5DAD" w14:textId="77777777" w:rsidTr="655838F6">
        <w:tc>
          <w:tcPr>
            <w:tcW w:w="1679" w:type="dxa"/>
          </w:tcPr>
          <w:p w14:paraId="03B4AAC5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4507EA7C" w14:textId="77777777" w:rsidR="00B016C6" w:rsidRPr="008400C5" w:rsidRDefault="00F878CF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14:paraId="5BBB633F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016C6" w:rsidRPr="008400C5" w14:paraId="5560A5A6" w14:textId="77777777" w:rsidTr="655838F6">
        <w:trPr>
          <w:trHeight w:val="1499"/>
        </w:trPr>
        <w:tc>
          <w:tcPr>
            <w:tcW w:w="1679" w:type="dxa"/>
          </w:tcPr>
          <w:p w14:paraId="00A57E02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67DFC321" w14:textId="77777777" w:rsidR="00B016C6" w:rsidRPr="008400C5" w:rsidRDefault="00F878CF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otrafi właściwie dobierać źródła oraz informacje, pozyskiwać dane dla analizowania procesów i zjawisk a także prawidłowo posługiwać się wiedzą z zakresu nauk o prawie i administracji oraz podstawową wiedzą 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interdyscyplinarną do przygotowania rozwiązań problemów;</w:t>
            </w:r>
          </w:p>
        </w:tc>
        <w:tc>
          <w:tcPr>
            <w:tcW w:w="1865" w:type="dxa"/>
          </w:tcPr>
          <w:p w14:paraId="0E4DAFDF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</w:tc>
      </w:tr>
      <w:tr w:rsidR="00B016C6" w:rsidRPr="008400C5" w14:paraId="09573067" w14:textId="77777777" w:rsidTr="655838F6">
        <w:tc>
          <w:tcPr>
            <w:tcW w:w="1679" w:type="dxa"/>
          </w:tcPr>
          <w:p w14:paraId="77BFAE83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0F96D64C" w14:textId="1DB85437" w:rsidR="00B016C6" w:rsidRPr="008400C5" w:rsidRDefault="00F878CF" w:rsidP="655838F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5838F6">
              <w:rPr>
                <w:rFonts w:ascii="Corbel" w:hAnsi="Corbel"/>
                <w:b w:val="0"/>
                <w:smallCaps w:val="0"/>
              </w:rPr>
              <w:t>Student p</w:t>
            </w:r>
            <w:r w:rsidR="5A3972F9" w:rsidRPr="655838F6">
              <w:rPr>
                <w:rFonts w:ascii="Corbel" w:hAnsi="Corbel"/>
                <w:b w:val="0"/>
                <w:smallCaps w:val="0"/>
              </w:rPr>
              <w:t>osiada umiejętność prowadzenia debaty, przygotowania prac pisemnych, prezentacji multimedialnych, oraz ustnych wystąpień w języku polskim w zakresie dziedzin i</w:t>
            </w:r>
            <w:r w:rsidR="53EACD0F" w:rsidRPr="655838F6">
              <w:rPr>
                <w:rFonts w:ascii="Corbel" w:hAnsi="Corbel"/>
                <w:b w:val="0"/>
                <w:smallCaps w:val="0"/>
              </w:rPr>
              <w:t xml:space="preserve"> </w:t>
            </w:r>
            <w:r w:rsidR="5A3972F9" w:rsidRPr="655838F6">
              <w:rPr>
                <w:rFonts w:ascii="Corbel" w:hAnsi="Corbel"/>
                <w:b w:val="0"/>
                <w:smallCaps w:val="0"/>
              </w:rPr>
              <w:t>dyscyplin naukowych wykładanych w ramach kierunku Administracja dotyczących zagadnień szczegółowych, z wykorzystaniem poglądów doktryny, źródeł prawa oraz orzecznictwa sądowego i administracyjnego, a także</w:t>
            </w:r>
          </w:p>
          <w:p w14:paraId="28A7DB15" w14:textId="77777777" w:rsidR="00B016C6" w:rsidRPr="008400C5" w:rsidRDefault="00B016C6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</w:tcPr>
          <w:p w14:paraId="4A8C7451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016C6" w:rsidRPr="008400C5" w14:paraId="3445A39F" w14:textId="77777777" w:rsidTr="655838F6">
        <w:tc>
          <w:tcPr>
            <w:tcW w:w="1679" w:type="dxa"/>
          </w:tcPr>
          <w:p w14:paraId="70E8A540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28186D2E" w14:textId="77777777" w:rsidR="00B016C6" w:rsidRPr="008400C5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14:paraId="4C214AF6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016C6" w:rsidRPr="008400C5" w14:paraId="203FA656" w14:textId="77777777" w:rsidTr="655838F6">
        <w:tc>
          <w:tcPr>
            <w:tcW w:w="1679" w:type="dxa"/>
          </w:tcPr>
          <w:p w14:paraId="6EA2E5F2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7A5C7749" w14:textId="77777777" w:rsidR="00B016C6" w:rsidRPr="008400C5" w:rsidRDefault="00F878CF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48592DD2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B016C6" w:rsidRPr="008400C5" w14:paraId="76937405" w14:textId="77777777" w:rsidTr="655838F6">
        <w:tc>
          <w:tcPr>
            <w:tcW w:w="1679" w:type="dxa"/>
          </w:tcPr>
          <w:p w14:paraId="44DCEAF0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</w:tcPr>
          <w:p w14:paraId="6A2DCDC7" w14:textId="77777777" w:rsidR="00B016C6" w:rsidRPr="008400C5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otrafi działać w sposób zorganizowany, wykorzystując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studiów;</w:t>
            </w:r>
          </w:p>
        </w:tc>
        <w:tc>
          <w:tcPr>
            <w:tcW w:w="1865" w:type="dxa"/>
          </w:tcPr>
          <w:p w14:paraId="7A3C4E44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B016C6" w:rsidRPr="008400C5" w14:paraId="464B835C" w14:textId="77777777" w:rsidTr="655838F6">
        <w:tc>
          <w:tcPr>
            <w:tcW w:w="1679" w:type="dxa"/>
          </w:tcPr>
          <w:p w14:paraId="11D6E49F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</w:tcPr>
          <w:p w14:paraId="7C0D6486" w14:textId="77777777" w:rsidR="00B016C6" w:rsidRPr="008400C5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8400C5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</w:tcPr>
          <w:p w14:paraId="28D674CC" w14:textId="77777777" w:rsidR="00B016C6" w:rsidRPr="008400C5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59FB44AD" w14:textId="77777777" w:rsidR="0085747A" w:rsidRPr="008400C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867C0A" w14:textId="77777777" w:rsidR="0085747A" w:rsidRPr="008400C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400C5">
        <w:rPr>
          <w:rFonts w:ascii="Corbel" w:hAnsi="Corbel"/>
          <w:b/>
          <w:sz w:val="24"/>
          <w:szCs w:val="24"/>
        </w:rPr>
        <w:t>3.3</w:t>
      </w:r>
      <w:r w:rsidR="0085747A" w:rsidRPr="008400C5">
        <w:rPr>
          <w:rFonts w:ascii="Corbel" w:hAnsi="Corbel"/>
          <w:b/>
          <w:sz w:val="24"/>
          <w:szCs w:val="24"/>
        </w:rPr>
        <w:t>T</w:t>
      </w:r>
      <w:r w:rsidR="001D7B54" w:rsidRPr="008400C5">
        <w:rPr>
          <w:rFonts w:ascii="Corbel" w:hAnsi="Corbel"/>
          <w:b/>
          <w:sz w:val="24"/>
          <w:szCs w:val="24"/>
        </w:rPr>
        <w:t xml:space="preserve">reści programowe </w:t>
      </w:r>
    </w:p>
    <w:p w14:paraId="1D514149" w14:textId="4E805C91" w:rsidR="0085747A" w:rsidRPr="008400C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55838F6">
        <w:rPr>
          <w:rFonts w:ascii="Corbel" w:hAnsi="Corbel"/>
          <w:sz w:val="24"/>
          <w:szCs w:val="24"/>
        </w:rPr>
        <w:t xml:space="preserve">Problematyka wykładu </w:t>
      </w:r>
      <w:r w:rsidR="2967A43A" w:rsidRPr="655838F6">
        <w:rPr>
          <w:rFonts w:ascii="Corbel" w:hAnsi="Corbel"/>
          <w:sz w:val="24"/>
          <w:szCs w:val="24"/>
        </w:rPr>
        <w:t>- nie dotyczy</w:t>
      </w:r>
    </w:p>
    <w:p w14:paraId="15CA6D08" w14:textId="77777777" w:rsidR="0085747A" w:rsidRPr="008400C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55838F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55838F6">
        <w:rPr>
          <w:rFonts w:ascii="Corbel" w:hAnsi="Corbel"/>
          <w:sz w:val="24"/>
          <w:szCs w:val="24"/>
        </w:rPr>
        <w:t xml:space="preserve">, </w:t>
      </w:r>
      <w:r w:rsidRPr="655838F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3579F" w:rsidRPr="008400C5" w14:paraId="0535205B" w14:textId="77777777" w:rsidTr="655838F6">
        <w:tc>
          <w:tcPr>
            <w:tcW w:w="9520" w:type="dxa"/>
          </w:tcPr>
          <w:p w14:paraId="608C6615" w14:textId="77777777" w:rsidR="0023579F" w:rsidRPr="008400C5" w:rsidRDefault="0023579F" w:rsidP="00B720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579F" w:rsidRPr="008400C5" w14:paraId="0945F48B" w14:textId="77777777" w:rsidTr="655838F6">
        <w:tc>
          <w:tcPr>
            <w:tcW w:w="9520" w:type="dxa"/>
          </w:tcPr>
          <w:p w14:paraId="6226E5AC" w14:textId="77777777" w:rsidR="0023579F" w:rsidRPr="008400C5" w:rsidRDefault="00CA52DE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Główne sfery działania administracji publicznej. Pojęcie administracji świadczącej.</w:t>
            </w:r>
          </w:p>
        </w:tc>
      </w:tr>
      <w:tr w:rsidR="002D348B" w:rsidRPr="008400C5" w14:paraId="6A6396A7" w14:textId="77777777" w:rsidTr="655838F6">
        <w:tc>
          <w:tcPr>
            <w:tcW w:w="9520" w:type="dxa"/>
          </w:tcPr>
          <w:p w14:paraId="5BC3320A" w14:textId="77777777" w:rsidR="002D348B" w:rsidRPr="008400C5" w:rsidRDefault="002D348B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Rozwój instytucji administracji świadczącej-rys historyczny.</w:t>
            </w:r>
          </w:p>
        </w:tc>
      </w:tr>
      <w:tr w:rsidR="00A54135" w:rsidRPr="008400C5" w14:paraId="10B7FFE4" w14:textId="77777777" w:rsidTr="655838F6">
        <w:tc>
          <w:tcPr>
            <w:tcW w:w="9520" w:type="dxa"/>
          </w:tcPr>
          <w:p w14:paraId="09976986" w14:textId="77777777" w:rsidR="00A54135" w:rsidRPr="008400C5" w:rsidRDefault="002D348B" w:rsidP="005E44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Formy instytucjonalne w obszarze administracji świadczącej (zakład administracyjny, przedsiębiorstwo użyteczności publicznej i in</w:t>
            </w:r>
            <w:r w:rsidR="005E4477" w:rsidRPr="008400C5">
              <w:rPr>
                <w:rFonts w:ascii="Corbel" w:hAnsi="Corbel"/>
                <w:sz w:val="24"/>
                <w:szCs w:val="24"/>
              </w:rPr>
              <w:t>.</w:t>
            </w:r>
            <w:r w:rsidRPr="008400C5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23579F" w:rsidRPr="008400C5" w14:paraId="6B8A7025" w14:textId="77777777" w:rsidTr="655838F6">
        <w:tc>
          <w:tcPr>
            <w:tcW w:w="9520" w:type="dxa"/>
          </w:tcPr>
          <w:p w14:paraId="7DE088DE" w14:textId="77777777" w:rsidR="002D348B" w:rsidRPr="008400C5" w:rsidRDefault="002D348B" w:rsidP="002D348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 xml:space="preserve">Formy świadczeń i sposoby zaangażowania administracji w udzielanie </w:t>
            </w:r>
          </w:p>
          <w:p w14:paraId="29EFB1F3" w14:textId="77777777" w:rsidR="0023579F" w:rsidRPr="008400C5" w:rsidRDefault="00E832D7" w:rsidP="00E7760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ś</w:t>
            </w:r>
            <w:r w:rsidR="002D348B" w:rsidRPr="008400C5">
              <w:rPr>
                <w:rFonts w:ascii="Corbel" w:hAnsi="Corbel"/>
                <w:sz w:val="24"/>
                <w:szCs w:val="24"/>
              </w:rPr>
              <w:t>wiadczeń</w:t>
            </w:r>
            <w:r w:rsidR="00452D11" w:rsidRPr="008400C5">
              <w:rPr>
                <w:rFonts w:ascii="Corbel" w:hAnsi="Corbel"/>
                <w:sz w:val="24"/>
                <w:szCs w:val="24"/>
              </w:rPr>
              <w:t xml:space="preserve"> (bezpośrednie organizowanie, udzielanie, zlecanie podmiotom zewnętrznym- ekonomizacja, kontraktowanie</w:t>
            </w:r>
            <w:r w:rsidR="00E77607" w:rsidRPr="008400C5">
              <w:rPr>
                <w:rFonts w:ascii="Corbel" w:hAnsi="Corbel"/>
                <w:sz w:val="24"/>
                <w:szCs w:val="24"/>
              </w:rPr>
              <w:t>, i in.)</w:t>
            </w:r>
          </w:p>
        </w:tc>
      </w:tr>
      <w:tr w:rsidR="0023579F" w:rsidRPr="008400C5" w14:paraId="651FA3AF" w14:textId="77777777" w:rsidTr="655838F6">
        <w:tc>
          <w:tcPr>
            <w:tcW w:w="9520" w:type="dxa"/>
          </w:tcPr>
          <w:p w14:paraId="38FD3679" w14:textId="7179BC33" w:rsidR="0023579F" w:rsidRPr="008400C5" w:rsidRDefault="21FB242C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55838F6">
              <w:rPr>
                <w:rFonts w:ascii="Corbel" w:hAnsi="Corbel"/>
                <w:sz w:val="24"/>
                <w:szCs w:val="24"/>
              </w:rPr>
              <w:t>Administracja świadcząca w</w:t>
            </w:r>
            <w:r w:rsidR="79E0E81C" w:rsidRPr="655838F6">
              <w:rPr>
                <w:rFonts w:ascii="Corbel" w:hAnsi="Corbel"/>
                <w:sz w:val="24"/>
                <w:szCs w:val="24"/>
              </w:rPr>
              <w:t xml:space="preserve"> wybranych obszarach:</w:t>
            </w:r>
            <w:r w:rsidRPr="655838F6">
              <w:rPr>
                <w:rFonts w:ascii="Corbel" w:hAnsi="Corbel"/>
                <w:sz w:val="24"/>
                <w:szCs w:val="24"/>
              </w:rPr>
              <w:t xml:space="preserve"> pomoc społecznej</w:t>
            </w:r>
            <w:r w:rsidR="1AD21889" w:rsidRPr="655838F6">
              <w:rPr>
                <w:rFonts w:ascii="Corbel" w:hAnsi="Corbel"/>
                <w:sz w:val="24"/>
                <w:szCs w:val="24"/>
              </w:rPr>
              <w:t>, oświata, ochrona zdrowia</w:t>
            </w:r>
            <w:r w:rsidR="725C6B1D" w:rsidRPr="655838F6">
              <w:rPr>
                <w:rFonts w:ascii="Corbel" w:hAnsi="Corbel"/>
                <w:sz w:val="24"/>
                <w:szCs w:val="24"/>
              </w:rPr>
              <w:t xml:space="preserve"> i</w:t>
            </w:r>
            <w:r w:rsidR="29CD3320" w:rsidRPr="655838F6">
              <w:rPr>
                <w:rFonts w:ascii="Corbel" w:hAnsi="Corbel"/>
                <w:sz w:val="24"/>
                <w:szCs w:val="24"/>
              </w:rPr>
              <w:t xml:space="preserve"> in</w:t>
            </w:r>
            <w:r w:rsidR="725C6B1D" w:rsidRPr="655838F6">
              <w:rPr>
                <w:rFonts w:ascii="Corbel" w:hAnsi="Corbel"/>
                <w:sz w:val="24"/>
                <w:szCs w:val="24"/>
              </w:rPr>
              <w:t>.)</w:t>
            </w:r>
          </w:p>
        </w:tc>
      </w:tr>
    </w:tbl>
    <w:p w14:paraId="066FF75B" w14:textId="77777777" w:rsidR="0085747A" w:rsidRPr="008400C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70FEF5" w14:textId="4DCE4721" w:rsidR="0085747A" w:rsidRPr="008400C5" w:rsidRDefault="009407E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8400C5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59F1A683" w14:textId="77777777" w:rsidR="0085747A" w:rsidRPr="00840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8DE18F" w14:textId="77777777" w:rsidR="00E960BB" w:rsidRPr="008400C5" w:rsidRDefault="0023579F" w:rsidP="008D50AC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8400C5">
        <w:rPr>
          <w:rFonts w:ascii="Corbel" w:hAnsi="Corbel"/>
          <w:b w:val="0"/>
          <w:smallCaps w:val="0"/>
          <w:szCs w:val="24"/>
        </w:rPr>
        <w:t>konwersatorium</w:t>
      </w:r>
      <w:r w:rsidR="00A53ADF" w:rsidRPr="008400C5">
        <w:rPr>
          <w:rFonts w:ascii="Corbel" w:hAnsi="Corbel"/>
          <w:b w:val="0"/>
          <w:smallCaps w:val="0"/>
          <w:szCs w:val="24"/>
        </w:rPr>
        <w:t>:</w:t>
      </w:r>
      <w:r w:rsidR="006562F4" w:rsidRPr="008400C5">
        <w:rPr>
          <w:rFonts w:ascii="Corbel" w:hAnsi="Corbel"/>
          <w:b w:val="0"/>
          <w:smallCaps w:val="0"/>
          <w:szCs w:val="24"/>
        </w:rPr>
        <w:t xml:space="preserve"> </w:t>
      </w:r>
      <w:r w:rsidR="008D50AC" w:rsidRPr="008400C5">
        <w:rPr>
          <w:rFonts w:ascii="Corbel" w:hAnsi="Corbel"/>
          <w:b w:val="0"/>
          <w:smallCaps w:val="0"/>
          <w:szCs w:val="24"/>
        </w:rPr>
        <w:t>metoda projektów, praca w grupach, dyskusja, analiza przypadków</w:t>
      </w:r>
    </w:p>
    <w:p w14:paraId="2C12E8FE" w14:textId="77777777" w:rsidR="00E960BB" w:rsidRPr="008400C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11B08" w14:textId="77777777" w:rsidR="0085747A" w:rsidRPr="008400C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 xml:space="preserve">4. </w:t>
      </w:r>
      <w:r w:rsidR="0085747A" w:rsidRPr="008400C5">
        <w:rPr>
          <w:rFonts w:ascii="Corbel" w:hAnsi="Corbel"/>
          <w:smallCaps w:val="0"/>
          <w:szCs w:val="24"/>
        </w:rPr>
        <w:t>METODY I KRYTERIA OCENY</w:t>
      </w:r>
    </w:p>
    <w:p w14:paraId="2FF6FC0A" w14:textId="77777777" w:rsidR="00923D7D" w:rsidRPr="008400C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2FE878" w14:textId="77777777" w:rsidR="0085747A" w:rsidRPr="008400C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400C5">
        <w:rPr>
          <w:rFonts w:ascii="Corbel" w:hAnsi="Corbel"/>
          <w:smallCaps w:val="0"/>
          <w:szCs w:val="24"/>
        </w:rPr>
        <w:t>uczenia się</w:t>
      </w:r>
    </w:p>
    <w:p w14:paraId="15F61F75" w14:textId="77777777" w:rsidR="0085747A" w:rsidRPr="00840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400C5" w14:paraId="02A15C43" w14:textId="77777777" w:rsidTr="009C59AC">
        <w:tc>
          <w:tcPr>
            <w:tcW w:w="1962" w:type="dxa"/>
            <w:vAlign w:val="center"/>
          </w:tcPr>
          <w:p w14:paraId="1E219982" w14:textId="77777777" w:rsidR="0085747A" w:rsidRPr="008400C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A0AC714" w14:textId="77777777" w:rsidR="0085747A" w:rsidRPr="008400C5" w:rsidRDefault="00F974DA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83FC3E" w14:textId="77777777" w:rsidR="0085747A" w:rsidRPr="008400C5" w:rsidRDefault="009F4610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470B649" w14:textId="7AAA38A9" w:rsidR="00923D7D" w:rsidRPr="008400C5" w:rsidRDefault="0085747A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430DC73E" w14:textId="77777777" w:rsidR="0085747A" w:rsidRPr="008400C5" w:rsidRDefault="0085747A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400C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400C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8400C5" w14:paraId="754A39D9" w14:textId="77777777" w:rsidTr="009C59AC">
        <w:tc>
          <w:tcPr>
            <w:tcW w:w="1962" w:type="dxa"/>
          </w:tcPr>
          <w:p w14:paraId="035D1570" w14:textId="77777777" w:rsidR="0085747A" w:rsidRPr="00840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50C2BC7" w14:textId="77777777" w:rsidR="0085747A" w:rsidRPr="008400C5" w:rsidRDefault="0039088A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5EF843B4" w14:textId="77777777" w:rsidR="0085747A" w:rsidRPr="008400C5" w:rsidRDefault="009301FD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8400C5" w14:paraId="4A17C633" w14:textId="77777777" w:rsidTr="009C59AC">
        <w:tc>
          <w:tcPr>
            <w:tcW w:w="1962" w:type="dxa"/>
          </w:tcPr>
          <w:p w14:paraId="3B9A401B" w14:textId="77777777" w:rsidR="0085747A" w:rsidRPr="00840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79A1278" w14:textId="77777777" w:rsidR="0085747A" w:rsidRPr="008400C5" w:rsidRDefault="0039088A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5CC34415" w14:textId="77777777" w:rsidR="0085747A" w:rsidRPr="008400C5" w:rsidRDefault="009301FD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</w:t>
            </w:r>
            <w:r w:rsidR="008D3742" w:rsidRPr="008400C5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="008D3742"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8400C5" w14:paraId="0AF56E12" w14:textId="77777777" w:rsidTr="009C59AC">
        <w:tc>
          <w:tcPr>
            <w:tcW w:w="1962" w:type="dxa"/>
          </w:tcPr>
          <w:p w14:paraId="0D1B73F0" w14:textId="77777777" w:rsidR="008D3742" w:rsidRPr="008400C5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13B76C1" w14:textId="77777777" w:rsidR="008D3742" w:rsidRPr="008400C5" w:rsidRDefault="0039088A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147CFA4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8400C5" w14:paraId="4B11FB16" w14:textId="77777777" w:rsidTr="009C59AC">
        <w:tc>
          <w:tcPr>
            <w:tcW w:w="1962" w:type="dxa"/>
          </w:tcPr>
          <w:p w14:paraId="048C5174" w14:textId="77777777" w:rsidR="008D3742" w:rsidRPr="008400C5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61D895D" w14:textId="77777777" w:rsidR="008D3742" w:rsidRPr="008400C5" w:rsidRDefault="0039088A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62B6D6F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8400C5" w14:paraId="5836B793" w14:textId="77777777" w:rsidTr="009C59AC">
        <w:tc>
          <w:tcPr>
            <w:tcW w:w="1962" w:type="dxa"/>
          </w:tcPr>
          <w:p w14:paraId="0BDA6AF0" w14:textId="77777777" w:rsidR="008D3742" w:rsidRPr="008400C5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55453AE6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BF16EDB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8400C5" w14:paraId="39972232" w14:textId="77777777" w:rsidTr="009C59AC">
        <w:tc>
          <w:tcPr>
            <w:tcW w:w="1962" w:type="dxa"/>
          </w:tcPr>
          <w:p w14:paraId="462D7172" w14:textId="77777777" w:rsidR="008D3742" w:rsidRPr="008400C5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58660398" w14:textId="77777777" w:rsidR="008D3742" w:rsidRPr="008400C5" w:rsidRDefault="001A2585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CA4CE9C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8400C5" w14:paraId="2276E99A" w14:textId="77777777" w:rsidTr="009C59AC">
        <w:tc>
          <w:tcPr>
            <w:tcW w:w="1962" w:type="dxa"/>
          </w:tcPr>
          <w:p w14:paraId="7607A4BD" w14:textId="77777777" w:rsidR="008D3742" w:rsidRPr="008400C5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1E47D8EE" w14:textId="77777777" w:rsidR="008D3742" w:rsidRPr="008400C5" w:rsidRDefault="001A2585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4559D616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8400C5" w14:paraId="748FCA14" w14:textId="77777777" w:rsidTr="009C59AC">
        <w:tc>
          <w:tcPr>
            <w:tcW w:w="1962" w:type="dxa"/>
          </w:tcPr>
          <w:p w14:paraId="46EC8A18" w14:textId="77777777" w:rsidR="008D3742" w:rsidRPr="008400C5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7B7A89B1" w14:textId="77777777" w:rsidR="008D3742" w:rsidRPr="008400C5" w:rsidRDefault="001A2585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27013660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8400C5" w14:paraId="45AABB2F" w14:textId="77777777" w:rsidTr="009C59AC">
        <w:tc>
          <w:tcPr>
            <w:tcW w:w="1962" w:type="dxa"/>
          </w:tcPr>
          <w:p w14:paraId="4B484CDD" w14:textId="77777777" w:rsidR="008D3742" w:rsidRPr="008400C5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2FB98DD5" w14:textId="77777777" w:rsidR="008D3742" w:rsidRPr="008400C5" w:rsidRDefault="00AB1B25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C82EC28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8400C5" w14:paraId="3269C29A" w14:textId="77777777" w:rsidTr="009C59AC">
        <w:tc>
          <w:tcPr>
            <w:tcW w:w="1962" w:type="dxa"/>
          </w:tcPr>
          <w:p w14:paraId="41DBCF45" w14:textId="77777777" w:rsidR="008D3742" w:rsidRPr="008400C5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28AB51B3" w14:textId="77777777" w:rsidR="008D3742" w:rsidRPr="008400C5" w:rsidRDefault="00AB1B25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4F6A0C61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8400C5" w14:paraId="5891E45E" w14:textId="77777777" w:rsidTr="009C59AC">
        <w:tc>
          <w:tcPr>
            <w:tcW w:w="1962" w:type="dxa"/>
          </w:tcPr>
          <w:p w14:paraId="1E5B4DDD" w14:textId="77777777" w:rsidR="008D3742" w:rsidRPr="008400C5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2FC6C870" w14:textId="77777777" w:rsidR="008D3742" w:rsidRPr="008400C5" w:rsidRDefault="00AB1B25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78045085" w14:textId="77777777" w:rsidR="008D3742" w:rsidRPr="008400C5" w:rsidRDefault="008D3742" w:rsidP="00F227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6FF2D345" w14:textId="77777777" w:rsidR="00923D7D" w:rsidRPr="008400C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9FF833" w14:textId="77777777" w:rsidR="0085747A" w:rsidRPr="008400C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 xml:space="preserve">4.2 </w:t>
      </w:r>
      <w:r w:rsidR="0085747A" w:rsidRPr="008400C5">
        <w:rPr>
          <w:rFonts w:ascii="Corbel" w:hAnsi="Corbel"/>
          <w:smallCaps w:val="0"/>
          <w:szCs w:val="24"/>
        </w:rPr>
        <w:t>Warunki zaliczenia przedmiotu (kryteria oceniania)</w:t>
      </w:r>
    </w:p>
    <w:p w14:paraId="0101995E" w14:textId="77777777" w:rsidR="00923D7D" w:rsidRPr="008400C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400C5" w14:paraId="0D398E4F" w14:textId="77777777" w:rsidTr="00923D7D">
        <w:tc>
          <w:tcPr>
            <w:tcW w:w="9670" w:type="dxa"/>
          </w:tcPr>
          <w:p w14:paraId="356560A6" w14:textId="77777777" w:rsidR="0085747A" w:rsidRPr="008400C5" w:rsidRDefault="00F55C5D" w:rsidP="006562F4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 xml:space="preserve">konwersatorium: </w:t>
            </w:r>
            <w:r w:rsidR="004F5CC9" w:rsidRPr="008400C5"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przygotowaniu grupowego projektu z zakresu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organizacji usług publicznych w samorządzie terytorialnym</w:t>
            </w:r>
            <w:r w:rsidR="004F5CC9" w:rsidRPr="008400C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6562F4"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5CC9" w:rsidRPr="008400C5">
              <w:rPr>
                <w:rFonts w:ascii="Corbel" w:hAnsi="Corbel"/>
                <w:b w:val="0"/>
                <w:smallCaps w:val="0"/>
                <w:szCs w:val="24"/>
              </w:rPr>
              <w:t>Kryteria oceniania pracy projektowej: stopień udziału w projekcie, prawidłowość wykorzystanych metod i technik, kreatywność myślenia.</w:t>
            </w:r>
            <w:r w:rsidR="006562F4"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5CC9" w:rsidRPr="008400C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oraz obecność na zajęciach.</w:t>
            </w:r>
          </w:p>
        </w:tc>
      </w:tr>
    </w:tbl>
    <w:p w14:paraId="74152F02" w14:textId="77777777" w:rsidR="0085747A" w:rsidRPr="00840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B95669" w14:textId="77777777" w:rsidR="009F4610" w:rsidRPr="008400C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400C5">
        <w:rPr>
          <w:rFonts w:ascii="Corbel" w:hAnsi="Corbel"/>
          <w:b/>
          <w:sz w:val="24"/>
          <w:szCs w:val="24"/>
        </w:rPr>
        <w:t xml:space="preserve">5. </w:t>
      </w:r>
      <w:r w:rsidR="00C61DC5" w:rsidRPr="008400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034EF8F" w14:textId="77777777" w:rsidR="0085747A" w:rsidRPr="00840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400C5" w14:paraId="117FF409" w14:textId="77777777" w:rsidTr="655838F6">
        <w:tc>
          <w:tcPr>
            <w:tcW w:w="4962" w:type="dxa"/>
            <w:vAlign w:val="center"/>
          </w:tcPr>
          <w:p w14:paraId="49D70CB4" w14:textId="77777777" w:rsidR="0085747A" w:rsidRPr="008400C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400C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400C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400C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0F215E" w14:textId="77777777" w:rsidR="0085747A" w:rsidRPr="008400C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400C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400C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400C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400C5" w14:paraId="055EF7AE" w14:textId="77777777" w:rsidTr="655838F6">
        <w:tc>
          <w:tcPr>
            <w:tcW w:w="4962" w:type="dxa"/>
          </w:tcPr>
          <w:p w14:paraId="74C1AB6C" w14:textId="0CB7D655" w:rsidR="0085747A" w:rsidRPr="008400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55838F6">
              <w:rPr>
                <w:rFonts w:ascii="Corbel" w:hAnsi="Corbel"/>
                <w:sz w:val="24"/>
                <w:szCs w:val="24"/>
              </w:rPr>
              <w:t>G</w:t>
            </w:r>
            <w:r w:rsidR="0085747A" w:rsidRPr="655838F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CBF1197" w:rsidRPr="655838F6">
              <w:rPr>
                <w:rFonts w:ascii="Corbel" w:hAnsi="Corbel"/>
                <w:sz w:val="24"/>
                <w:szCs w:val="24"/>
              </w:rPr>
              <w:t>z </w:t>
            </w:r>
            <w:r w:rsidR="4BBC2D35" w:rsidRPr="655838F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55838F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DA4A3E" w14:textId="77777777" w:rsidR="0085747A" w:rsidRPr="008400C5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8400C5" w14:paraId="5D73074D" w14:textId="77777777" w:rsidTr="655838F6">
        <w:tc>
          <w:tcPr>
            <w:tcW w:w="4962" w:type="dxa"/>
          </w:tcPr>
          <w:p w14:paraId="275088CF" w14:textId="77777777" w:rsidR="00C61DC5" w:rsidRPr="008400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400C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9D2253" w14:textId="77777777" w:rsidR="00C61DC5" w:rsidRPr="008400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3A9BAD" w14:textId="77777777" w:rsidR="00C61DC5" w:rsidRPr="008400C5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1</w:t>
            </w:r>
            <w:r w:rsidR="00AA5F0E" w:rsidRPr="008400C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8400C5" w14:paraId="4E614C8A" w14:textId="77777777" w:rsidTr="655838F6">
        <w:tc>
          <w:tcPr>
            <w:tcW w:w="4962" w:type="dxa"/>
          </w:tcPr>
          <w:p w14:paraId="20EBEB71" w14:textId="77777777" w:rsidR="0071620A" w:rsidRPr="008400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5B4190F" w14:textId="77777777" w:rsidR="00C61DC5" w:rsidRPr="008400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32011B" w14:textId="77777777" w:rsidR="00C61DC5" w:rsidRPr="008400C5" w:rsidRDefault="008C10B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8400C5" w14:paraId="4450939C" w14:textId="77777777" w:rsidTr="655838F6">
        <w:tc>
          <w:tcPr>
            <w:tcW w:w="4962" w:type="dxa"/>
          </w:tcPr>
          <w:p w14:paraId="05C21AE9" w14:textId="77777777" w:rsidR="0085747A" w:rsidRPr="008400C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8F08C8" w14:textId="77777777" w:rsidR="0085747A" w:rsidRPr="008400C5" w:rsidRDefault="008C10B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400C5" w14:paraId="3BDCF724" w14:textId="77777777" w:rsidTr="655838F6">
        <w:tc>
          <w:tcPr>
            <w:tcW w:w="4962" w:type="dxa"/>
          </w:tcPr>
          <w:p w14:paraId="623B8EEE" w14:textId="77777777" w:rsidR="0085747A" w:rsidRPr="008400C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400C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1E72757" w14:textId="77777777" w:rsidR="0085747A" w:rsidRPr="008400C5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702054F" w14:textId="77777777" w:rsidR="0085747A" w:rsidRPr="008400C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400C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400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0824C3" w14:textId="7225F02B" w:rsidR="0085747A" w:rsidRPr="008400C5" w:rsidRDefault="009D15B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1" w:name="_GoBack"/>
      <w:bookmarkEnd w:id="1"/>
      <w:r w:rsidR="0071620A" w:rsidRPr="008400C5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8400C5">
        <w:rPr>
          <w:rFonts w:ascii="Corbel" w:hAnsi="Corbel"/>
          <w:smallCaps w:val="0"/>
          <w:szCs w:val="24"/>
        </w:rPr>
        <w:t>PRAKTYKI ZAWO</w:t>
      </w:r>
      <w:r w:rsidR="009D3F3B" w:rsidRPr="008400C5">
        <w:rPr>
          <w:rFonts w:ascii="Corbel" w:hAnsi="Corbel"/>
          <w:smallCaps w:val="0"/>
          <w:szCs w:val="24"/>
        </w:rPr>
        <w:t>DOWE W RAMACH PRZEDMIOTU</w:t>
      </w:r>
    </w:p>
    <w:p w14:paraId="1A775403" w14:textId="77777777" w:rsidR="0085747A" w:rsidRPr="008400C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8400C5" w14:paraId="457C77D2" w14:textId="77777777" w:rsidTr="655838F6">
        <w:trPr>
          <w:trHeight w:val="397"/>
        </w:trPr>
        <w:tc>
          <w:tcPr>
            <w:tcW w:w="3544" w:type="dxa"/>
          </w:tcPr>
          <w:p w14:paraId="6EDEC4A3" w14:textId="77777777" w:rsidR="0085747A" w:rsidRPr="00840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2AA157" w14:textId="6273AE3F" w:rsidR="0085747A" w:rsidRPr="008400C5" w:rsidRDefault="10DCF794" w:rsidP="655838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8400C5" w14:paraId="263256FB" w14:textId="77777777" w:rsidTr="655838F6">
        <w:trPr>
          <w:trHeight w:val="397"/>
        </w:trPr>
        <w:tc>
          <w:tcPr>
            <w:tcW w:w="3544" w:type="dxa"/>
          </w:tcPr>
          <w:p w14:paraId="530D9ECF" w14:textId="77777777" w:rsidR="0085747A" w:rsidRPr="00840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C925E24" w14:textId="1FD6F448" w:rsidR="0085747A" w:rsidRPr="008400C5" w:rsidRDefault="494F1F7D" w:rsidP="655838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55838F6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43FB518" w14:textId="77777777" w:rsidR="003E1941" w:rsidRPr="008400C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358B9" w14:textId="77777777" w:rsidR="0085747A" w:rsidRPr="008400C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 xml:space="preserve">7. </w:t>
      </w:r>
      <w:r w:rsidR="0085747A" w:rsidRPr="008400C5">
        <w:rPr>
          <w:rFonts w:ascii="Corbel" w:hAnsi="Corbel"/>
          <w:smallCaps w:val="0"/>
          <w:szCs w:val="24"/>
        </w:rPr>
        <w:t>LITERATURA</w:t>
      </w:r>
    </w:p>
    <w:p w14:paraId="403F868D" w14:textId="77777777" w:rsidR="00675843" w:rsidRPr="008400C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400C5" w14:paraId="1EF42D5B" w14:textId="77777777" w:rsidTr="655838F6">
        <w:trPr>
          <w:trHeight w:val="397"/>
        </w:trPr>
        <w:tc>
          <w:tcPr>
            <w:tcW w:w="7513" w:type="dxa"/>
          </w:tcPr>
          <w:p w14:paraId="6019A4CA" w14:textId="77777777" w:rsidR="0085747A" w:rsidRPr="00840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2D3C3DB" w14:textId="77777777" w:rsidR="00215137" w:rsidRPr="008400C5" w:rsidRDefault="00EA7F69" w:rsidP="00447EBB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Blicharz, 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ekonomiczna jako cel prywatyzacji zadań z zakresu administracji świadczącej. Studium prawno-administracyjne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447EBB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Wrocław 2020. </w:t>
            </w:r>
          </w:p>
          <w:p w14:paraId="210D86AC" w14:textId="4D799219" w:rsidR="00447EBB" w:rsidRPr="008400C5" w:rsidRDefault="51323B8D" w:rsidP="655838F6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>Stasikowski</w:t>
            </w:r>
            <w:proofErr w:type="spellEnd"/>
            <w:r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Pr="655838F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Funkcja administracji </w:t>
            </w:r>
            <w:r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>świadczącej</w:t>
            </w:r>
            <w:r w:rsidR="33748A48"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>, w</w:t>
            </w:r>
            <w:r w:rsidR="41A808C2"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33748A48"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>„</w:t>
            </w:r>
            <w:r w:rsidR="12581A5E"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>Administracja: teoria, dydaktyka, praktyka</w:t>
            </w:r>
            <w:r w:rsidR="33748A48"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>”</w:t>
            </w:r>
            <w:r w:rsidR="12581A5E"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>, 2009 | nr 3(16), s.  89-115</w:t>
            </w:r>
            <w:r w:rsidR="33748A48" w:rsidRPr="655838F6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  <w:tr w:rsidR="0085747A" w:rsidRPr="008400C5" w14:paraId="4EF36A06" w14:textId="77777777" w:rsidTr="655838F6">
        <w:trPr>
          <w:trHeight w:val="397"/>
        </w:trPr>
        <w:tc>
          <w:tcPr>
            <w:tcW w:w="7513" w:type="dxa"/>
          </w:tcPr>
          <w:p w14:paraId="187CD0BB" w14:textId="77777777" w:rsidR="00005637" w:rsidRPr="00840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7605327" w14:textId="77777777" w:rsidR="00C543DE" w:rsidRPr="008400C5" w:rsidRDefault="00C543DE" w:rsidP="00C543DE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A. Barczewska-Dziobek, Prawne formy współpracy jednostek samorządu terytorialnego z organizacjami pozarządowymi w zakresie przeciwdziałania wykluczeniu społecznemu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691C58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I. Lipowicz, M. </w:t>
            </w:r>
            <w:proofErr w:type="spellStart"/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Małecka-Łyszczek</w:t>
            </w:r>
            <w:proofErr w:type="spellEnd"/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(red.). </w:t>
            </w:r>
            <w:r w:rsidR="00691C58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Ekonomia społeczna. Wykluczenie społeczne</w:t>
            </w:r>
            <w:r w:rsidR="00691C58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"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2020,  s. 22–34.</w:t>
            </w:r>
          </w:p>
          <w:p w14:paraId="1562C202" w14:textId="77777777" w:rsidR="003A3EFB" w:rsidRPr="008400C5" w:rsidRDefault="005B1078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Posłuszny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0E665F"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Istota i cechy administracji świadczącej, Administracja : teoria, dydaktyka, praktyka, 2005/ nr 1, s.  55-67</w:t>
            </w:r>
          </w:p>
          <w:p w14:paraId="08B97B1B" w14:textId="77777777" w:rsidR="00215137" w:rsidRPr="008400C5" w:rsidRDefault="00853CDA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="00921EA4"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Administracja świadcząca wobec zjawiska przemocy w rodzinie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 Wrocławski, Wrocław 2017.</w:t>
            </w:r>
          </w:p>
          <w:p w14:paraId="4EB46D03" w14:textId="77777777" w:rsidR="003C48C3" w:rsidRPr="008400C5" w:rsidRDefault="00FC5D7C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społeczna jako administracja świadcząca. Studium administracyjnoprawne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="00412D1C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2012. </w:t>
            </w:r>
          </w:p>
          <w:p w14:paraId="7AC6DA63" w14:textId="77777777" w:rsidR="00B603C5" w:rsidRPr="008400C5" w:rsidRDefault="00B603C5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Raszewska-</w:t>
            </w:r>
            <w:proofErr w:type="spellStart"/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Skałecka</w:t>
            </w:r>
            <w:proofErr w:type="spellEnd"/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 W kierunku cywilizacji administracji świadczącej na tle zadań oświatowych – powierzanie zadań publicznych podmiotom </w:t>
            </w:r>
            <w:proofErr w:type="spellStart"/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niepublicznym</w:t>
            </w:r>
            <w:r w:rsidR="002D1C25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proofErr w:type="spellEnd"/>
            <w:r w:rsidR="002D1C25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:”Cywilizacja administracji publicznej. Księga jubileuszowa z okazji 80-lecia urodzin prof. </w:t>
            </w:r>
            <w:proofErr w:type="spellStart"/>
            <w:r w:rsidR="002D1C25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nadzw</w:t>
            </w:r>
            <w:proofErr w:type="spellEnd"/>
            <w:r w:rsidR="002D1C25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2D1C25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UWr</w:t>
            </w:r>
            <w:proofErr w:type="spellEnd"/>
            <w:r w:rsidR="002D1C25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dra hab. Jana Jeżewskiego: </w:t>
            </w:r>
            <w:r w:rsidR="002B1586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Korczak, J. Szreniawski (red)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B32405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</w:t>
            </w:r>
            <w:r w:rsidR="002B1586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2018.</w:t>
            </w:r>
          </w:p>
          <w:p w14:paraId="39B5010D" w14:textId="77777777" w:rsidR="005E6F48" w:rsidRPr="008400C5" w:rsidRDefault="005E6F48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Sobczyk, 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Zakład pracy jako zakład administracyjny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B32405"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Kraków, 2020.</w:t>
            </w:r>
          </w:p>
          <w:p w14:paraId="44D36857" w14:textId="77777777" w:rsidR="00D560DC" w:rsidRPr="00C9007B" w:rsidRDefault="00D560DC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Jerzy Ochmański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Administracja świadcząca. Kształtowanie się idei organizatorskiej funkcji państwa w Polsce Ludowej (1944-1989), 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Naukowe UAM, Poznań 2006.</w:t>
            </w:r>
          </w:p>
          <w:p w14:paraId="6FF61794" w14:textId="7D56A885" w:rsidR="00C9007B" w:rsidRPr="008400C5" w:rsidRDefault="00C9007B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A3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Bentkowska-Furman,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Rola organizacji pozarządowych w aktywizacji zawodowej osób niepełnosprawnych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w: „ </w:t>
            </w:r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Organizacje </w:t>
            </w:r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pozarządowe na rzecz społeczeństwa obywatelskiego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”</w:t>
            </w:r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/ redakcja naukowa Piotr Majer, Martyna </w:t>
            </w:r>
            <w:proofErr w:type="spellStart"/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Seroka</w:t>
            </w:r>
            <w:proofErr w:type="spellEnd"/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wydawnictwo UWM, Olsztyn</w:t>
            </w:r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2018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6B373953" w14:textId="77777777" w:rsidR="0085747A" w:rsidRPr="008400C5" w:rsidRDefault="0085747A" w:rsidP="00BF1F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9F1A7E" w14:textId="77777777" w:rsidR="0085747A" w:rsidRPr="008400C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400C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400C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FC221" w14:textId="77777777" w:rsidR="00CD6D51" w:rsidRDefault="00CD6D51" w:rsidP="00C16ABF">
      <w:pPr>
        <w:spacing w:after="0" w:line="240" w:lineRule="auto"/>
      </w:pPr>
      <w:r>
        <w:separator/>
      </w:r>
    </w:p>
  </w:endnote>
  <w:endnote w:type="continuationSeparator" w:id="0">
    <w:p w14:paraId="42E212AB" w14:textId="77777777" w:rsidR="00CD6D51" w:rsidRDefault="00CD6D5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BDC3D" w14:textId="77777777" w:rsidR="00CD6D51" w:rsidRDefault="00CD6D51" w:rsidP="00C16ABF">
      <w:pPr>
        <w:spacing w:after="0" w:line="240" w:lineRule="auto"/>
      </w:pPr>
      <w:r>
        <w:separator/>
      </w:r>
    </w:p>
  </w:footnote>
  <w:footnote w:type="continuationSeparator" w:id="0">
    <w:p w14:paraId="2EF65837" w14:textId="77777777" w:rsidR="00CD6D51" w:rsidRDefault="00CD6D51" w:rsidP="00C16ABF">
      <w:pPr>
        <w:spacing w:after="0" w:line="240" w:lineRule="auto"/>
      </w:pPr>
      <w:r>
        <w:continuationSeparator/>
      </w:r>
    </w:p>
  </w:footnote>
  <w:footnote w:id="1">
    <w:p w14:paraId="2418ADA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3E0"/>
    <w:rsid w:val="000077B4"/>
    <w:rsid w:val="000116DA"/>
    <w:rsid w:val="00015B8F"/>
    <w:rsid w:val="00022ECE"/>
    <w:rsid w:val="0003674D"/>
    <w:rsid w:val="0004015C"/>
    <w:rsid w:val="00042A51"/>
    <w:rsid w:val="00042D2E"/>
    <w:rsid w:val="00044538"/>
    <w:rsid w:val="00044C82"/>
    <w:rsid w:val="00070ED6"/>
    <w:rsid w:val="00071105"/>
    <w:rsid w:val="000734ED"/>
    <w:rsid w:val="000742DC"/>
    <w:rsid w:val="000770CD"/>
    <w:rsid w:val="00084C12"/>
    <w:rsid w:val="0009462C"/>
    <w:rsid w:val="00094B12"/>
    <w:rsid w:val="000952CB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C7249"/>
    <w:rsid w:val="000D04B0"/>
    <w:rsid w:val="000D4F4E"/>
    <w:rsid w:val="000E0DC1"/>
    <w:rsid w:val="000E665F"/>
    <w:rsid w:val="000F0616"/>
    <w:rsid w:val="000F06B8"/>
    <w:rsid w:val="000F1C57"/>
    <w:rsid w:val="000F5615"/>
    <w:rsid w:val="0010156D"/>
    <w:rsid w:val="00102111"/>
    <w:rsid w:val="00110896"/>
    <w:rsid w:val="00124BFF"/>
    <w:rsid w:val="0012560E"/>
    <w:rsid w:val="00127108"/>
    <w:rsid w:val="00134B13"/>
    <w:rsid w:val="00136C54"/>
    <w:rsid w:val="0014611C"/>
    <w:rsid w:val="00146BC0"/>
    <w:rsid w:val="00153C41"/>
    <w:rsid w:val="00154381"/>
    <w:rsid w:val="001563D3"/>
    <w:rsid w:val="00156FA7"/>
    <w:rsid w:val="001640A7"/>
    <w:rsid w:val="00164A64"/>
    <w:rsid w:val="00164FA7"/>
    <w:rsid w:val="00166A03"/>
    <w:rsid w:val="001714DE"/>
    <w:rsid w:val="001718A7"/>
    <w:rsid w:val="001737CF"/>
    <w:rsid w:val="00174210"/>
    <w:rsid w:val="00176083"/>
    <w:rsid w:val="00177FDB"/>
    <w:rsid w:val="00185DE4"/>
    <w:rsid w:val="00192F37"/>
    <w:rsid w:val="001A1AE0"/>
    <w:rsid w:val="001A2585"/>
    <w:rsid w:val="001A70D2"/>
    <w:rsid w:val="001B3B26"/>
    <w:rsid w:val="001D657B"/>
    <w:rsid w:val="001D7B54"/>
    <w:rsid w:val="001E0209"/>
    <w:rsid w:val="001F2CA2"/>
    <w:rsid w:val="0021267B"/>
    <w:rsid w:val="002144C0"/>
    <w:rsid w:val="00215137"/>
    <w:rsid w:val="00216ACA"/>
    <w:rsid w:val="0022477D"/>
    <w:rsid w:val="002278A9"/>
    <w:rsid w:val="002336F9"/>
    <w:rsid w:val="0023579F"/>
    <w:rsid w:val="0024028F"/>
    <w:rsid w:val="002440F8"/>
    <w:rsid w:val="00244ABC"/>
    <w:rsid w:val="00251CD9"/>
    <w:rsid w:val="002533DE"/>
    <w:rsid w:val="00253541"/>
    <w:rsid w:val="00253886"/>
    <w:rsid w:val="0025575A"/>
    <w:rsid w:val="00281FF2"/>
    <w:rsid w:val="002857DE"/>
    <w:rsid w:val="00291567"/>
    <w:rsid w:val="002A229C"/>
    <w:rsid w:val="002A22BF"/>
    <w:rsid w:val="002A2389"/>
    <w:rsid w:val="002A3DD5"/>
    <w:rsid w:val="002A671D"/>
    <w:rsid w:val="002B1586"/>
    <w:rsid w:val="002B4D55"/>
    <w:rsid w:val="002B5EA0"/>
    <w:rsid w:val="002B6119"/>
    <w:rsid w:val="002C1F06"/>
    <w:rsid w:val="002D1C25"/>
    <w:rsid w:val="002D2839"/>
    <w:rsid w:val="002D3375"/>
    <w:rsid w:val="002D348B"/>
    <w:rsid w:val="002D73D4"/>
    <w:rsid w:val="002F02A3"/>
    <w:rsid w:val="002F3723"/>
    <w:rsid w:val="002F4ABE"/>
    <w:rsid w:val="00300D20"/>
    <w:rsid w:val="003018BA"/>
    <w:rsid w:val="0030395F"/>
    <w:rsid w:val="00305C92"/>
    <w:rsid w:val="003151C5"/>
    <w:rsid w:val="003343CF"/>
    <w:rsid w:val="00336D56"/>
    <w:rsid w:val="00346FE9"/>
    <w:rsid w:val="0034759A"/>
    <w:rsid w:val="003503F6"/>
    <w:rsid w:val="003530DD"/>
    <w:rsid w:val="00363F78"/>
    <w:rsid w:val="00382650"/>
    <w:rsid w:val="00386931"/>
    <w:rsid w:val="0039088A"/>
    <w:rsid w:val="00396B9E"/>
    <w:rsid w:val="00397DB2"/>
    <w:rsid w:val="003A090B"/>
    <w:rsid w:val="003A0A5B"/>
    <w:rsid w:val="003A1176"/>
    <w:rsid w:val="003A3EFB"/>
    <w:rsid w:val="003B027A"/>
    <w:rsid w:val="003B448C"/>
    <w:rsid w:val="003C0BAE"/>
    <w:rsid w:val="003C48C3"/>
    <w:rsid w:val="003D18A9"/>
    <w:rsid w:val="003D1FFA"/>
    <w:rsid w:val="003D6CE2"/>
    <w:rsid w:val="003E1941"/>
    <w:rsid w:val="003E2FE6"/>
    <w:rsid w:val="003E489D"/>
    <w:rsid w:val="003E49D5"/>
    <w:rsid w:val="003F205D"/>
    <w:rsid w:val="003F38C0"/>
    <w:rsid w:val="003F4633"/>
    <w:rsid w:val="00412D1C"/>
    <w:rsid w:val="00414E3C"/>
    <w:rsid w:val="0042195E"/>
    <w:rsid w:val="0042244A"/>
    <w:rsid w:val="004237E4"/>
    <w:rsid w:val="0042745A"/>
    <w:rsid w:val="004301BB"/>
    <w:rsid w:val="00431D5C"/>
    <w:rsid w:val="004335C5"/>
    <w:rsid w:val="004362C6"/>
    <w:rsid w:val="00436D08"/>
    <w:rsid w:val="00437FA2"/>
    <w:rsid w:val="00443927"/>
    <w:rsid w:val="00445970"/>
    <w:rsid w:val="0044702A"/>
    <w:rsid w:val="00447EBB"/>
    <w:rsid w:val="00452D11"/>
    <w:rsid w:val="0046136A"/>
    <w:rsid w:val="00461EFC"/>
    <w:rsid w:val="004646B9"/>
    <w:rsid w:val="004652C2"/>
    <w:rsid w:val="004706D1"/>
    <w:rsid w:val="00471326"/>
    <w:rsid w:val="00472752"/>
    <w:rsid w:val="00475561"/>
    <w:rsid w:val="0047598D"/>
    <w:rsid w:val="00481B30"/>
    <w:rsid w:val="00482FD6"/>
    <w:rsid w:val="004840FD"/>
    <w:rsid w:val="00486895"/>
    <w:rsid w:val="004873E9"/>
    <w:rsid w:val="00490F7D"/>
    <w:rsid w:val="00491678"/>
    <w:rsid w:val="004968E2"/>
    <w:rsid w:val="004A3EEA"/>
    <w:rsid w:val="004A4D1F"/>
    <w:rsid w:val="004B17FC"/>
    <w:rsid w:val="004C6787"/>
    <w:rsid w:val="004D3FFD"/>
    <w:rsid w:val="004D5282"/>
    <w:rsid w:val="004D6814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4480D"/>
    <w:rsid w:val="005635B1"/>
    <w:rsid w:val="00565A31"/>
    <w:rsid w:val="00565E89"/>
    <w:rsid w:val="0056696D"/>
    <w:rsid w:val="00567011"/>
    <w:rsid w:val="00572E1C"/>
    <w:rsid w:val="0059484D"/>
    <w:rsid w:val="005A0855"/>
    <w:rsid w:val="005A133C"/>
    <w:rsid w:val="005A3196"/>
    <w:rsid w:val="005B1078"/>
    <w:rsid w:val="005C080F"/>
    <w:rsid w:val="005C55E5"/>
    <w:rsid w:val="005C67C5"/>
    <w:rsid w:val="005C696A"/>
    <w:rsid w:val="005C7657"/>
    <w:rsid w:val="005E4477"/>
    <w:rsid w:val="005E6E85"/>
    <w:rsid w:val="005E6F48"/>
    <w:rsid w:val="005F1DCA"/>
    <w:rsid w:val="005F31D2"/>
    <w:rsid w:val="005F62B8"/>
    <w:rsid w:val="00602CB5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2F4"/>
    <w:rsid w:val="00656B78"/>
    <w:rsid w:val="006620D9"/>
    <w:rsid w:val="00663DDD"/>
    <w:rsid w:val="00670C73"/>
    <w:rsid w:val="00671958"/>
    <w:rsid w:val="00675843"/>
    <w:rsid w:val="00687D91"/>
    <w:rsid w:val="00691C58"/>
    <w:rsid w:val="00696477"/>
    <w:rsid w:val="006A1E14"/>
    <w:rsid w:val="006A31C1"/>
    <w:rsid w:val="006A355D"/>
    <w:rsid w:val="006A43AC"/>
    <w:rsid w:val="006C0AFD"/>
    <w:rsid w:val="006C51C9"/>
    <w:rsid w:val="006D050F"/>
    <w:rsid w:val="006D3D2C"/>
    <w:rsid w:val="006D56A9"/>
    <w:rsid w:val="006D6139"/>
    <w:rsid w:val="006D6E40"/>
    <w:rsid w:val="006E5D65"/>
    <w:rsid w:val="006E615C"/>
    <w:rsid w:val="006F1282"/>
    <w:rsid w:val="006F1FBC"/>
    <w:rsid w:val="006F2AF8"/>
    <w:rsid w:val="006F31E2"/>
    <w:rsid w:val="00706544"/>
    <w:rsid w:val="007072BA"/>
    <w:rsid w:val="00711CCF"/>
    <w:rsid w:val="0071620A"/>
    <w:rsid w:val="00724677"/>
    <w:rsid w:val="00725459"/>
    <w:rsid w:val="007327BD"/>
    <w:rsid w:val="00734608"/>
    <w:rsid w:val="00745302"/>
    <w:rsid w:val="007461D6"/>
    <w:rsid w:val="00746EC8"/>
    <w:rsid w:val="007478CE"/>
    <w:rsid w:val="00753B70"/>
    <w:rsid w:val="0076370B"/>
    <w:rsid w:val="00763BF1"/>
    <w:rsid w:val="00766FD4"/>
    <w:rsid w:val="0076763D"/>
    <w:rsid w:val="007762DF"/>
    <w:rsid w:val="0078168C"/>
    <w:rsid w:val="00783F38"/>
    <w:rsid w:val="00787C2A"/>
    <w:rsid w:val="00790E27"/>
    <w:rsid w:val="007A3025"/>
    <w:rsid w:val="007A4022"/>
    <w:rsid w:val="007A4465"/>
    <w:rsid w:val="007A6E6E"/>
    <w:rsid w:val="007C19B8"/>
    <w:rsid w:val="007C3299"/>
    <w:rsid w:val="007C3BCC"/>
    <w:rsid w:val="007C4546"/>
    <w:rsid w:val="007C4EA5"/>
    <w:rsid w:val="007C6FA4"/>
    <w:rsid w:val="007D6E56"/>
    <w:rsid w:val="007F4155"/>
    <w:rsid w:val="0081554D"/>
    <w:rsid w:val="00816958"/>
    <w:rsid w:val="0081707E"/>
    <w:rsid w:val="0083334B"/>
    <w:rsid w:val="008400C5"/>
    <w:rsid w:val="008449B3"/>
    <w:rsid w:val="00853CDA"/>
    <w:rsid w:val="008552A2"/>
    <w:rsid w:val="0085747A"/>
    <w:rsid w:val="00881ABD"/>
    <w:rsid w:val="00884922"/>
    <w:rsid w:val="00885F64"/>
    <w:rsid w:val="008917F9"/>
    <w:rsid w:val="008932FF"/>
    <w:rsid w:val="00895219"/>
    <w:rsid w:val="008A45F7"/>
    <w:rsid w:val="008C0CC0"/>
    <w:rsid w:val="008C10BE"/>
    <w:rsid w:val="008C19A9"/>
    <w:rsid w:val="008C379D"/>
    <w:rsid w:val="008C507D"/>
    <w:rsid w:val="008C5147"/>
    <w:rsid w:val="008C5359"/>
    <w:rsid w:val="008C5363"/>
    <w:rsid w:val="008C5476"/>
    <w:rsid w:val="008C5EEE"/>
    <w:rsid w:val="008D17B5"/>
    <w:rsid w:val="008D3742"/>
    <w:rsid w:val="008D3DFB"/>
    <w:rsid w:val="008D50AC"/>
    <w:rsid w:val="008E64F4"/>
    <w:rsid w:val="008E6857"/>
    <w:rsid w:val="008F12C9"/>
    <w:rsid w:val="008F39DC"/>
    <w:rsid w:val="008F6E29"/>
    <w:rsid w:val="009066D9"/>
    <w:rsid w:val="00916188"/>
    <w:rsid w:val="00921EA4"/>
    <w:rsid w:val="00923D7D"/>
    <w:rsid w:val="00924C38"/>
    <w:rsid w:val="009301FD"/>
    <w:rsid w:val="009309BC"/>
    <w:rsid w:val="009407EB"/>
    <w:rsid w:val="009508DF"/>
    <w:rsid w:val="00950DAC"/>
    <w:rsid w:val="0095228F"/>
    <w:rsid w:val="00954A07"/>
    <w:rsid w:val="00997F14"/>
    <w:rsid w:val="00997F9A"/>
    <w:rsid w:val="009A78D9"/>
    <w:rsid w:val="009A7B1C"/>
    <w:rsid w:val="009C0FFC"/>
    <w:rsid w:val="009C3E31"/>
    <w:rsid w:val="009C54AE"/>
    <w:rsid w:val="009C59AC"/>
    <w:rsid w:val="009C788E"/>
    <w:rsid w:val="009D15B5"/>
    <w:rsid w:val="009D1DBA"/>
    <w:rsid w:val="009D3F3B"/>
    <w:rsid w:val="009E0543"/>
    <w:rsid w:val="009E1531"/>
    <w:rsid w:val="009E3B41"/>
    <w:rsid w:val="009F29DD"/>
    <w:rsid w:val="009F3C5C"/>
    <w:rsid w:val="009F4610"/>
    <w:rsid w:val="009F7F6B"/>
    <w:rsid w:val="00A00ECC"/>
    <w:rsid w:val="00A0649B"/>
    <w:rsid w:val="00A07927"/>
    <w:rsid w:val="00A140FD"/>
    <w:rsid w:val="00A155EE"/>
    <w:rsid w:val="00A2245B"/>
    <w:rsid w:val="00A24E0B"/>
    <w:rsid w:val="00A30110"/>
    <w:rsid w:val="00A36899"/>
    <w:rsid w:val="00A371F6"/>
    <w:rsid w:val="00A41756"/>
    <w:rsid w:val="00A43BF6"/>
    <w:rsid w:val="00A5146A"/>
    <w:rsid w:val="00A53ADF"/>
    <w:rsid w:val="00A53FA5"/>
    <w:rsid w:val="00A54135"/>
    <w:rsid w:val="00A54817"/>
    <w:rsid w:val="00A54C9C"/>
    <w:rsid w:val="00A56C7D"/>
    <w:rsid w:val="00A601C8"/>
    <w:rsid w:val="00A60799"/>
    <w:rsid w:val="00A63301"/>
    <w:rsid w:val="00A64FC7"/>
    <w:rsid w:val="00A67744"/>
    <w:rsid w:val="00A7304C"/>
    <w:rsid w:val="00A75E25"/>
    <w:rsid w:val="00A76C16"/>
    <w:rsid w:val="00A811BB"/>
    <w:rsid w:val="00A84C85"/>
    <w:rsid w:val="00A97DE1"/>
    <w:rsid w:val="00AA20BA"/>
    <w:rsid w:val="00AA5F0E"/>
    <w:rsid w:val="00AA607E"/>
    <w:rsid w:val="00AA6A2A"/>
    <w:rsid w:val="00AA6E07"/>
    <w:rsid w:val="00AB053C"/>
    <w:rsid w:val="00AB1B25"/>
    <w:rsid w:val="00AC0D27"/>
    <w:rsid w:val="00AC4FB5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AF75FB"/>
    <w:rsid w:val="00B016C6"/>
    <w:rsid w:val="00B06142"/>
    <w:rsid w:val="00B135B1"/>
    <w:rsid w:val="00B13EAC"/>
    <w:rsid w:val="00B148BA"/>
    <w:rsid w:val="00B3130B"/>
    <w:rsid w:val="00B32405"/>
    <w:rsid w:val="00B40ADB"/>
    <w:rsid w:val="00B41F29"/>
    <w:rsid w:val="00B4221C"/>
    <w:rsid w:val="00B43051"/>
    <w:rsid w:val="00B43B77"/>
    <w:rsid w:val="00B43E80"/>
    <w:rsid w:val="00B52F26"/>
    <w:rsid w:val="00B603C5"/>
    <w:rsid w:val="00B607DB"/>
    <w:rsid w:val="00B632DB"/>
    <w:rsid w:val="00B66529"/>
    <w:rsid w:val="00B6714B"/>
    <w:rsid w:val="00B74966"/>
    <w:rsid w:val="00B7518E"/>
    <w:rsid w:val="00B75946"/>
    <w:rsid w:val="00B8056E"/>
    <w:rsid w:val="00B819C8"/>
    <w:rsid w:val="00B82308"/>
    <w:rsid w:val="00B90885"/>
    <w:rsid w:val="00B9587A"/>
    <w:rsid w:val="00BA2856"/>
    <w:rsid w:val="00BB520A"/>
    <w:rsid w:val="00BC11C3"/>
    <w:rsid w:val="00BD1D9C"/>
    <w:rsid w:val="00BD3869"/>
    <w:rsid w:val="00BD66E9"/>
    <w:rsid w:val="00BD6FF4"/>
    <w:rsid w:val="00BD73BB"/>
    <w:rsid w:val="00BF1FF1"/>
    <w:rsid w:val="00BF2C41"/>
    <w:rsid w:val="00C03EEA"/>
    <w:rsid w:val="00C049B2"/>
    <w:rsid w:val="00C058B4"/>
    <w:rsid w:val="00C05F44"/>
    <w:rsid w:val="00C131B5"/>
    <w:rsid w:val="00C14C4F"/>
    <w:rsid w:val="00C16ABF"/>
    <w:rsid w:val="00C170AE"/>
    <w:rsid w:val="00C17195"/>
    <w:rsid w:val="00C2018D"/>
    <w:rsid w:val="00C26CB7"/>
    <w:rsid w:val="00C324C1"/>
    <w:rsid w:val="00C3250E"/>
    <w:rsid w:val="00C36992"/>
    <w:rsid w:val="00C373B5"/>
    <w:rsid w:val="00C543DE"/>
    <w:rsid w:val="00C56036"/>
    <w:rsid w:val="00C61DC5"/>
    <w:rsid w:val="00C62040"/>
    <w:rsid w:val="00C67E92"/>
    <w:rsid w:val="00C70A26"/>
    <w:rsid w:val="00C70C0C"/>
    <w:rsid w:val="00C734C3"/>
    <w:rsid w:val="00C766DF"/>
    <w:rsid w:val="00C81D15"/>
    <w:rsid w:val="00C9007B"/>
    <w:rsid w:val="00C94B98"/>
    <w:rsid w:val="00CA2B96"/>
    <w:rsid w:val="00CA5089"/>
    <w:rsid w:val="00CA52DE"/>
    <w:rsid w:val="00CA56E5"/>
    <w:rsid w:val="00CA6A74"/>
    <w:rsid w:val="00CC3502"/>
    <w:rsid w:val="00CD5033"/>
    <w:rsid w:val="00CD6897"/>
    <w:rsid w:val="00CD6A8A"/>
    <w:rsid w:val="00CD6B4C"/>
    <w:rsid w:val="00CD6D51"/>
    <w:rsid w:val="00CE2D7F"/>
    <w:rsid w:val="00CE2EB5"/>
    <w:rsid w:val="00CE5BAC"/>
    <w:rsid w:val="00CE7201"/>
    <w:rsid w:val="00CF25BE"/>
    <w:rsid w:val="00CF78ED"/>
    <w:rsid w:val="00D02B25"/>
    <w:rsid w:val="00D02EBA"/>
    <w:rsid w:val="00D17C3C"/>
    <w:rsid w:val="00D20863"/>
    <w:rsid w:val="00D23809"/>
    <w:rsid w:val="00D26B2C"/>
    <w:rsid w:val="00D32C52"/>
    <w:rsid w:val="00D352C9"/>
    <w:rsid w:val="00D40DA4"/>
    <w:rsid w:val="00D425B2"/>
    <w:rsid w:val="00D428D6"/>
    <w:rsid w:val="00D533A1"/>
    <w:rsid w:val="00D552B2"/>
    <w:rsid w:val="00D560DC"/>
    <w:rsid w:val="00D608D1"/>
    <w:rsid w:val="00D627BF"/>
    <w:rsid w:val="00D74119"/>
    <w:rsid w:val="00D8075B"/>
    <w:rsid w:val="00D8678B"/>
    <w:rsid w:val="00DA2114"/>
    <w:rsid w:val="00DB6B5B"/>
    <w:rsid w:val="00DC6E20"/>
    <w:rsid w:val="00DD324A"/>
    <w:rsid w:val="00DD4696"/>
    <w:rsid w:val="00DE09C0"/>
    <w:rsid w:val="00DE43C3"/>
    <w:rsid w:val="00DE4A14"/>
    <w:rsid w:val="00DF320D"/>
    <w:rsid w:val="00DF71C8"/>
    <w:rsid w:val="00E002D6"/>
    <w:rsid w:val="00E100B4"/>
    <w:rsid w:val="00E129B8"/>
    <w:rsid w:val="00E207C2"/>
    <w:rsid w:val="00E21E7D"/>
    <w:rsid w:val="00E22FBC"/>
    <w:rsid w:val="00E24BF5"/>
    <w:rsid w:val="00E25338"/>
    <w:rsid w:val="00E320B3"/>
    <w:rsid w:val="00E40119"/>
    <w:rsid w:val="00E51E44"/>
    <w:rsid w:val="00E55EE3"/>
    <w:rsid w:val="00E63348"/>
    <w:rsid w:val="00E742AA"/>
    <w:rsid w:val="00E7454D"/>
    <w:rsid w:val="00E75102"/>
    <w:rsid w:val="00E77607"/>
    <w:rsid w:val="00E77E88"/>
    <w:rsid w:val="00E80636"/>
    <w:rsid w:val="00E8107D"/>
    <w:rsid w:val="00E832D7"/>
    <w:rsid w:val="00E84479"/>
    <w:rsid w:val="00E85429"/>
    <w:rsid w:val="00E87CE6"/>
    <w:rsid w:val="00E960BB"/>
    <w:rsid w:val="00EA2074"/>
    <w:rsid w:val="00EA477A"/>
    <w:rsid w:val="00EA4832"/>
    <w:rsid w:val="00EA4E9D"/>
    <w:rsid w:val="00EA7F69"/>
    <w:rsid w:val="00EC4899"/>
    <w:rsid w:val="00ED03AB"/>
    <w:rsid w:val="00ED1085"/>
    <w:rsid w:val="00ED32D2"/>
    <w:rsid w:val="00ED334C"/>
    <w:rsid w:val="00EE32DE"/>
    <w:rsid w:val="00EE5457"/>
    <w:rsid w:val="00EF009B"/>
    <w:rsid w:val="00F0303A"/>
    <w:rsid w:val="00F0368B"/>
    <w:rsid w:val="00F070AB"/>
    <w:rsid w:val="00F17567"/>
    <w:rsid w:val="00F227CD"/>
    <w:rsid w:val="00F26BE3"/>
    <w:rsid w:val="00F27A7B"/>
    <w:rsid w:val="00F4644F"/>
    <w:rsid w:val="00F526AF"/>
    <w:rsid w:val="00F55C5D"/>
    <w:rsid w:val="00F617C3"/>
    <w:rsid w:val="00F61A44"/>
    <w:rsid w:val="00F7066B"/>
    <w:rsid w:val="00F74639"/>
    <w:rsid w:val="00F81D8A"/>
    <w:rsid w:val="00F83B28"/>
    <w:rsid w:val="00F86ADE"/>
    <w:rsid w:val="00F877AB"/>
    <w:rsid w:val="00F878CF"/>
    <w:rsid w:val="00F9155C"/>
    <w:rsid w:val="00F974DA"/>
    <w:rsid w:val="00FA0908"/>
    <w:rsid w:val="00FA46E5"/>
    <w:rsid w:val="00FB19E1"/>
    <w:rsid w:val="00FB7DBA"/>
    <w:rsid w:val="00FC1C25"/>
    <w:rsid w:val="00FC3F45"/>
    <w:rsid w:val="00FC5D7C"/>
    <w:rsid w:val="00FD1D5E"/>
    <w:rsid w:val="00FD503F"/>
    <w:rsid w:val="00FD7589"/>
    <w:rsid w:val="00FD7ECB"/>
    <w:rsid w:val="00FF016A"/>
    <w:rsid w:val="00FF1401"/>
    <w:rsid w:val="00FF5E7D"/>
    <w:rsid w:val="0CBF1197"/>
    <w:rsid w:val="10DCF794"/>
    <w:rsid w:val="12581A5E"/>
    <w:rsid w:val="1AD21889"/>
    <w:rsid w:val="1B377537"/>
    <w:rsid w:val="21FB242C"/>
    <w:rsid w:val="2967A43A"/>
    <w:rsid w:val="29CD3320"/>
    <w:rsid w:val="33748A48"/>
    <w:rsid w:val="35CF15DD"/>
    <w:rsid w:val="365FB6ED"/>
    <w:rsid w:val="3BE0C447"/>
    <w:rsid w:val="3E7B4F08"/>
    <w:rsid w:val="41A808C2"/>
    <w:rsid w:val="494F1F7D"/>
    <w:rsid w:val="4BBC2D35"/>
    <w:rsid w:val="51323B8D"/>
    <w:rsid w:val="53EACD0F"/>
    <w:rsid w:val="5A3972F9"/>
    <w:rsid w:val="61C86F6E"/>
    <w:rsid w:val="655838F6"/>
    <w:rsid w:val="67A4044B"/>
    <w:rsid w:val="7013151B"/>
    <w:rsid w:val="725C6B1D"/>
    <w:rsid w:val="741A5F0F"/>
    <w:rsid w:val="79E0E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E458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70C0C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C70C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3434F-33D9-4724-ABC3-27F28E67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1268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2023-09-11T15:04:00Z</dcterms:created>
  <dcterms:modified xsi:type="dcterms:W3CDTF">2024-09-04T08:21:00Z</dcterms:modified>
</cp:coreProperties>
</file>